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137D1" w14:textId="77777777" w:rsidR="000321AE" w:rsidRPr="00085DBF" w:rsidRDefault="000321AE" w:rsidP="000321AE">
      <w:pPr>
        <w:tabs>
          <w:tab w:val="center" w:pos="4808"/>
        </w:tabs>
        <w:spacing w:after="120"/>
        <w:jc w:val="center"/>
        <w:rPr>
          <w:b/>
        </w:rPr>
      </w:pPr>
      <w:bookmarkStart w:id="0" w:name="_GoBack"/>
      <w:bookmarkEnd w:id="0"/>
      <w:r w:rsidRPr="00085DBF">
        <w:rPr>
          <w:b/>
        </w:rPr>
        <w:t>PART D</w:t>
      </w:r>
    </w:p>
    <w:p w14:paraId="288137D2" w14:textId="77777777" w:rsidR="000321AE" w:rsidRPr="00085DBF" w:rsidRDefault="000321AE" w:rsidP="000321AE">
      <w:pPr>
        <w:spacing w:line="240" w:lineRule="atLeast"/>
        <w:jc w:val="center"/>
      </w:pPr>
      <w:r w:rsidRPr="00085DBF">
        <w:rPr>
          <w:b/>
          <w:bCs/>
          <w:lang w:val="en-IN"/>
        </w:rPr>
        <w:t>CONSOLIDATED LIST OF REPORTS</w:t>
      </w:r>
    </w:p>
    <w:p w14:paraId="288137D3" w14:textId="77777777" w:rsidR="000321AE" w:rsidRPr="00085DBF" w:rsidRDefault="000321AE" w:rsidP="000321AE">
      <w:pPr>
        <w:spacing w:line="240" w:lineRule="atLeast"/>
        <w:jc w:val="both"/>
      </w:pPr>
      <w:r w:rsidRPr="00085DBF">
        <w:rPr>
          <w:lang w:val="en-IN"/>
        </w:rPr>
        <w:t> </w:t>
      </w:r>
    </w:p>
    <w:p w14:paraId="288137D4" w14:textId="77777777" w:rsidR="000321AE" w:rsidRPr="00085DBF" w:rsidRDefault="000321AE" w:rsidP="003F4248">
      <w:pPr>
        <w:spacing w:line="240" w:lineRule="atLeast"/>
        <w:jc w:val="both"/>
      </w:pPr>
      <w:r w:rsidRPr="00085DBF">
        <w:t>The file formats in the Currency Derivatives Segments shall be similar to the files provided in the F&amp;O segment apart from the following three differences:</w:t>
      </w:r>
    </w:p>
    <w:p w14:paraId="288137D5" w14:textId="77777777" w:rsidR="000321AE" w:rsidRPr="00085DBF" w:rsidRDefault="000321AE" w:rsidP="000321AE">
      <w:pPr>
        <w:spacing w:line="240" w:lineRule="atLeast"/>
      </w:pPr>
    </w:p>
    <w:p w14:paraId="288137D6" w14:textId="77777777"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t>All prices such as trade price in trades file (TR01 and TR02), prices in contracts report (CN01) and daily settlement price, final settlement price in position report (PS03, PS04, PS03_P,PS04_P) shall be in four decimal places.</w:t>
      </w:r>
    </w:p>
    <w:p w14:paraId="288137D7" w14:textId="77777777"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rPr>
          <w:snapToGrid w:val="0"/>
          <w:lang w:eastAsia="en-IN"/>
        </w:rPr>
        <w:t xml:space="preserve">With respect to records of futures on 91 day GOI T-bills, the ‘Settlement Price’ and ‘Valuation Price’ appearing in files downloaded to members shall have values with up to six decimal </w:t>
      </w:r>
      <w:proofErr w:type="gramStart"/>
      <w:r w:rsidRPr="00085DBF">
        <w:rPr>
          <w:snapToGrid w:val="0"/>
          <w:lang w:eastAsia="en-IN"/>
        </w:rPr>
        <w:t>places.</w:t>
      </w:r>
      <w:proofErr w:type="gramEnd"/>
    </w:p>
    <w:p w14:paraId="288137D8" w14:textId="77777777"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t xml:space="preserve">The quantity in the reports shall be in terms of contracts </w:t>
      </w:r>
    </w:p>
    <w:p w14:paraId="288137D9" w14:textId="77777777" w:rsidR="000321AE" w:rsidRPr="00085DBF" w:rsidRDefault="000321AE" w:rsidP="000321AE">
      <w:pPr>
        <w:spacing w:line="240" w:lineRule="atLeast"/>
      </w:pPr>
    </w:p>
    <w:p w14:paraId="288137DA" w14:textId="77777777" w:rsidR="00303E25" w:rsidRPr="00085DBF" w:rsidRDefault="000321AE" w:rsidP="003F4248">
      <w:pPr>
        <w:spacing w:line="240" w:lineRule="atLeast"/>
        <w:jc w:val="both"/>
      </w:pPr>
      <w:r w:rsidRPr="00085DBF">
        <w:t xml:space="preserve">List of Files/ Reports and their formats downloaded by the Clearing Corporation in the Currency Derivatives segment is provided hereunder: </w:t>
      </w:r>
    </w:p>
    <w:p w14:paraId="288137DB" w14:textId="77777777" w:rsidR="00303E25" w:rsidRDefault="00303E25" w:rsidP="003F4248">
      <w:pPr>
        <w:spacing w:line="240" w:lineRule="atLeast"/>
        <w:jc w:val="both"/>
      </w:pPr>
    </w:p>
    <w:p w14:paraId="288137DC" w14:textId="77777777" w:rsidR="00AC49EA" w:rsidRPr="00085DBF" w:rsidRDefault="00AC49EA" w:rsidP="003F4248">
      <w:pPr>
        <w:spacing w:line="240" w:lineRule="atLeast"/>
        <w:jc w:val="both"/>
      </w:pPr>
    </w:p>
    <w:p w14:paraId="04A630D0" w14:textId="77777777" w:rsidR="00723C0A" w:rsidRDefault="002C5B6E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 w:rsidRPr="001113AD">
        <w:fldChar w:fldCharType="begin"/>
      </w:r>
      <w:r w:rsidR="00303E25" w:rsidRPr="00157CFA">
        <w:instrText xml:space="preserve"> TOC \o "1-3" \n \h \z \u </w:instrText>
      </w:r>
      <w:r w:rsidRPr="001113AD">
        <w:fldChar w:fldCharType="separate"/>
      </w:r>
      <w:hyperlink w:anchor="_Toc56176551" w:history="1">
        <w:r w:rsidR="00723C0A" w:rsidRPr="00430DEB">
          <w:rPr>
            <w:rStyle w:val="Hyperlink"/>
            <w:noProof/>
          </w:rPr>
          <w:t>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Contracts Report (CN01)</w:t>
        </w:r>
      </w:hyperlink>
    </w:p>
    <w:p w14:paraId="576A475B" w14:textId="1E6D1391" w:rsidR="00723C0A" w:rsidRDefault="00EA122F" w:rsidP="00D472CC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52" w:history="1">
        <w:r w:rsidR="00723C0A" w:rsidRPr="00430DEB">
          <w:rPr>
            <w:rStyle w:val="Hyperlink"/>
            <w:noProof/>
          </w:rPr>
          <w:t>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Contract Mapping File</w:t>
        </w:r>
      </w:hyperlink>
    </w:p>
    <w:p w14:paraId="23406306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4" w:history="1">
        <w:r w:rsidR="00723C0A" w:rsidRPr="00430DEB">
          <w:rPr>
            <w:rStyle w:val="Hyperlink"/>
            <w:noProof/>
          </w:rPr>
          <w:t>3.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Trade Report for trading members (TR01) and detailed Trade Report for clearing members (TR02)</w:t>
        </w:r>
      </w:hyperlink>
    </w:p>
    <w:p w14:paraId="7823A568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5" w:history="1">
        <w:r w:rsidR="00723C0A" w:rsidRPr="00430DEB">
          <w:rPr>
            <w:rStyle w:val="Hyperlink"/>
            <w:noProof/>
          </w:rPr>
          <w:t>4.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Trade Report of Futures on 91 Day GOI T-bills for trading members (IRT_TR01) and detailed Trade Report for clearing members (IRT_TR02)</w:t>
        </w:r>
      </w:hyperlink>
    </w:p>
    <w:p w14:paraId="0A8D8AE2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6" w:history="1">
        <w:r w:rsidR="00723C0A" w:rsidRPr="00430DEB">
          <w:rPr>
            <w:rStyle w:val="Hyperlink"/>
            <w:noProof/>
          </w:rPr>
          <w:t>5.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Position file for trading members (PS03) and detailed Position file for clearing members (PS04)</w:t>
        </w:r>
      </w:hyperlink>
    </w:p>
    <w:p w14:paraId="7315BC91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7" w:history="1">
        <w:r w:rsidR="00723C0A" w:rsidRPr="00430DEB">
          <w:rPr>
            <w:rStyle w:val="Hyperlink"/>
            <w:noProof/>
          </w:rPr>
          <w:t>6.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Exchange wise positions to trading/clearing member (PS05 and PS06)</w:t>
        </w:r>
      </w:hyperlink>
    </w:p>
    <w:p w14:paraId="23EFF6EC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8" w:history="1">
        <w:r w:rsidR="00723C0A" w:rsidRPr="00430DEB">
          <w:rPr>
            <w:rStyle w:val="Hyperlink"/>
            <w:noProof/>
          </w:rPr>
          <w:t>7.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Bank report to Clearing Members for next day obligations (BK01)</w:t>
        </w:r>
      </w:hyperlink>
    </w:p>
    <w:p w14:paraId="47E0731B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9" w:history="1">
        <w:r w:rsidR="00723C0A" w:rsidRPr="00430DEB">
          <w:rPr>
            <w:rStyle w:val="Hyperlink"/>
            <w:noProof/>
          </w:rPr>
          <w:t>8.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Bank summary report for clearing member (BK02)</w:t>
        </w:r>
      </w:hyperlink>
    </w:p>
    <w:p w14:paraId="08ACB591" w14:textId="77777777" w:rsidR="00723C0A" w:rsidRDefault="00EA122F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0" w:history="1">
        <w:r w:rsidR="00723C0A" w:rsidRPr="00430DEB">
          <w:rPr>
            <w:rStyle w:val="Hyperlink"/>
            <w:noProof/>
          </w:rPr>
          <w:t>9.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Bank transaction report for clearing member (BK03)</w:t>
        </w:r>
      </w:hyperlink>
    </w:p>
    <w:p w14:paraId="64BE3E96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1" w:history="1">
        <w:r w:rsidR="00723C0A" w:rsidRPr="00430DEB">
          <w:rPr>
            <w:rStyle w:val="Hyperlink"/>
            <w:noProof/>
          </w:rPr>
          <w:t>10.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Margin statement for clearing member (MG09)</w:t>
        </w:r>
      </w:hyperlink>
    </w:p>
    <w:p w14:paraId="7173E232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2" w:history="1">
        <w:r w:rsidR="00723C0A" w:rsidRPr="00430DEB">
          <w:rPr>
            <w:rStyle w:val="Hyperlink"/>
            <w:noProof/>
          </w:rPr>
          <w:t>11.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Margin statement for trading member (MG10)</w:t>
        </w:r>
      </w:hyperlink>
    </w:p>
    <w:p w14:paraId="05B992FA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3" w:history="1">
        <w:r w:rsidR="00723C0A" w:rsidRPr="00430DEB">
          <w:rPr>
            <w:rStyle w:val="Hyperlink"/>
            <w:noProof/>
          </w:rPr>
          <w:t>12.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Margin payable statement for clearing member (MG11)</w:t>
        </w:r>
      </w:hyperlink>
    </w:p>
    <w:p w14:paraId="3B482935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4" w:history="1">
        <w:r w:rsidR="00723C0A" w:rsidRPr="00430DEB">
          <w:rPr>
            <w:rStyle w:val="Hyperlink"/>
            <w:noProof/>
          </w:rPr>
          <w:t>13.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end of day margin file for clearing member (MG12)</w:t>
        </w:r>
      </w:hyperlink>
    </w:p>
    <w:p w14:paraId="5A61AC6C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5" w:history="1">
        <w:r w:rsidR="00723C0A" w:rsidRPr="00430DEB">
          <w:rPr>
            <w:rStyle w:val="Hyperlink"/>
            <w:noProof/>
          </w:rPr>
          <w:t>14.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Intra-day margin file for clearing member (MG12)</w:t>
        </w:r>
      </w:hyperlink>
    </w:p>
    <w:p w14:paraId="702080BA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6" w:history="1">
        <w:r w:rsidR="00723C0A" w:rsidRPr="00430DEB">
          <w:rPr>
            <w:rStyle w:val="Hyperlink"/>
            <w:noProof/>
            <w:snapToGrid w:val="0"/>
          </w:rPr>
          <w:t>15.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end of day margin file for trading member (MG13)</w:t>
        </w:r>
      </w:hyperlink>
    </w:p>
    <w:p w14:paraId="29F74314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7" w:history="1">
        <w:r w:rsidR="00723C0A" w:rsidRPr="00430DEB">
          <w:rPr>
            <w:rStyle w:val="Hyperlink"/>
            <w:noProof/>
            <w:snapToGrid w:val="0"/>
          </w:rPr>
          <w:t>16.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Intra-day margin file for trading member (MG13)</w:t>
        </w:r>
      </w:hyperlink>
    </w:p>
    <w:p w14:paraId="0DD51223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8" w:history="1">
        <w:r w:rsidR="00723C0A" w:rsidRPr="00430DEB">
          <w:rPr>
            <w:rStyle w:val="Hyperlink"/>
            <w:noProof/>
          </w:rPr>
          <w:t>17.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margin file for clearing member (MG18)</w:t>
        </w:r>
      </w:hyperlink>
    </w:p>
    <w:p w14:paraId="42258136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9" w:history="1">
        <w:r w:rsidR="00723C0A" w:rsidRPr="00430DEB">
          <w:rPr>
            <w:rStyle w:val="Hyperlink"/>
            <w:noProof/>
          </w:rPr>
          <w:t>18.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Client Collateral benefit for Trading Member (CC01)</w:t>
        </w:r>
      </w:hyperlink>
    </w:p>
    <w:p w14:paraId="33DACCCF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90" w:history="1">
        <w:r w:rsidR="00723C0A" w:rsidRPr="00430DEB">
          <w:rPr>
            <w:rStyle w:val="Hyperlink"/>
            <w:noProof/>
          </w:rPr>
          <w:t>19.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Client Collateral benefit for Clearing Member (CC02)</w:t>
        </w:r>
      </w:hyperlink>
    </w:p>
    <w:p w14:paraId="6BEFF305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37" w:history="1">
        <w:r w:rsidR="00723C0A" w:rsidRPr="00430DEB">
          <w:rPr>
            <w:rStyle w:val="Hyperlink"/>
            <w:noProof/>
          </w:rPr>
          <w:t>20.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Details of collaterals submitted by clearing member (CL01)</w:t>
        </w:r>
      </w:hyperlink>
    </w:p>
    <w:p w14:paraId="6F4AEE24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38" w:history="1">
        <w:r w:rsidR="00723C0A" w:rsidRPr="00430DEB">
          <w:rPr>
            <w:rStyle w:val="Hyperlink"/>
            <w:noProof/>
          </w:rPr>
          <w:t>21.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Security Details Report for clearing member (SEC PLEDGE)</w:t>
        </w:r>
      </w:hyperlink>
    </w:p>
    <w:p w14:paraId="289EC780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39" w:history="1">
        <w:r w:rsidR="00723C0A" w:rsidRPr="00430DEB">
          <w:rPr>
            <w:rStyle w:val="Hyperlink"/>
            <w:noProof/>
          </w:rPr>
          <w:t>22.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Security Release Report (SEC REL)</w:t>
        </w:r>
      </w:hyperlink>
    </w:p>
    <w:p w14:paraId="6E584D0B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0" w:history="1">
        <w:r w:rsidR="00723C0A" w:rsidRPr="00430DEB">
          <w:rPr>
            <w:rStyle w:val="Hyperlink"/>
            <w:noProof/>
          </w:rPr>
          <w:t>23.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Details of turnover of trading members for each month (TMTO)</w:t>
        </w:r>
      </w:hyperlink>
    </w:p>
    <w:p w14:paraId="4C908D24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1" w:history="1">
        <w:r w:rsidR="00723C0A" w:rsidRPr="00430DEB">
          <w:rPr>
            <w:rStyle w:val="Hyperlink"/>
            <w:noProof/>
          </w:rPr>
          <w:t>24.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Daily SPAN Risk Parameters files</w:t>
        </w:r>
      </w:hyperlink>
    </w:p>
    <w:p w14:paraId="60837884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2" w:history="1">
        <w:r w:rsidR="00723C0A" w:rsidRPr="00430DEB">
          <w:rPr>
            <w:rStyle w:val="Hyperlink"/>
            <w:noProof/>
          </w:rPr>
          <w:t>25.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Portfolio File</w:t>
        </w:r>
      </w:hyperlink>
    </w:p>
    <w:p w14:paraId="2EB34302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3" w:history="1">
        <w:r w:rsidR="00723C0A" w:rsidRPr="00430DEB">
          <w:rPr>
            <w:rStyle w:val="Hyperlink"/>
            <w:noProof/>
          </w:rPr>
          <w:t>26.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Exercise Report for Trading Member (EX01) &amp; Clearing Member (EX02)</w:t>
        </w:r>
      </w:hyperlink>
    </w:p>
    <w:p w14:paraId="2E1E8283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4" w:history="1">
        <w:r w:rsidR="00723C0A" w:rsidRPr="00430DEB">
          <w:rPr>
            <w:rStyle w:val="Hyperlink"/>
            <w:noProof/>
          </w:rPr>
          <w:t>27.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Assignment report for Trading Members (AS01) and Clearing Member (AS02)</w:t>
        </w:r>
      </w:hyperlink>
    </w:p>
    <w:p w14:paraId="6381ACCF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5" w:history="1">
        <w:r w:rsidR="00723C0A" w:rsidRPr="00430DEB">
          <w:rPr>
            <w:rStyle w:val="Hyperlink"/>
            <w:noProof/>
          </w:rPr>
          <w:t>28.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 penalty for short/ non-reporting by trading members (PNL01)</w:t>
        </w:r>
      </w:hyperlink>
    </w:p>
    <w:p w14:paraId="00CF7D82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6" w:history="1">
        <w:r w:rsidR="00723C0A" w:rsidRPr="00430DEB">
          <w:rPr>
            <w:rStyle w:val="Hyperlink"/>
            <w:noProof/>
          </w:rPr>
          <w:t>29.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 penalty for short/non reporting by clearing member (PNL02)</w:t>
        </w:r>
      </w:hyperlink>
    </w:p>
    <w:p w14:paraId="330EA4D1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7" w:history="1">
        <w:r w:rsidR="00723C0A" w:rsidRPr="00430DEB">
          <w:rPr>
            <w:rStyle w:val="Hyperlink"/>
            <w:noProof/>
          </w:rPr>
          <w:t>30.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Penalty for short/ non-reporting by trading members affiliated to clearing member (PNL03)</w:t>
        </w:r>
      </w:hyperlink>
    </w:p>
    <w:p w14:paraId="53D5AF6E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8" w:history="1">
        <w:r w:rsidR="00723C0A" w:rsidRPr="00430DEB">
          <w:rPr>
            <w:rStyle w:val="Hyperlink"/>
            <w:noProof/>
          </w:rPr>
          <w:t>31.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Stamp Duty file for trading member (SD01)</w:t>
        </w:r>
      </w:hyperlink>
    </w:p>
    <w:p w14:paraId="47B7FB92" w14:textId="77777777" w:rsidR="00723C0A" w:rsidRDefault="00EA122F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9" w:history="1">
        <w:r w:rsidR="00723C0A" w:rsidRPr="00430DEB">
          <w:rPr>
            <w:rStyle w:val="Hyperlink"/>
            <w:noProof/>
          </w:rPr>
          <w:t>32.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Stamp Duty file for clearing member (SD02)</w:t>
        </w:r>
      </w:hyperlink>
    </w:p>
    <w:p w14:paraId="288137F5" w14:textId="77777777" w:rsidR="000321AE" w:rsidRPr="00085DBF" w:rsidRDefault="002C5B6E" w:rsidP="003F4248">
      <w:pPr>
        <w:spacing w:line="240" w:lineRule="atLeast"/>
        <w:jc w:val="both"/>
      </w:pPr>
      <w:r w:rsidRPr="001113AD">
        <w:fldChar w:fldCharType="end"/>
      </w:r>
    </w:p>
    <w:p w14:paraId="182B3760" w14:textId="77777777" w:rsidR="00EA122F" w:rsidRDefault="00EA122F">
      <w:pPr>
        <w:spacing w:after="200" w:line="276" w:lineRule="auto"/>
        <w:rPr>
          <w:b/>
          <w:bCs/>
          <w:kern w:val="36"/>
        </w:rPr>
      </w:pPr>
      <w:bookmarkStart w:id="1" w:name="_Toc56176551"/>
      <w:r>
        <w:br w:type="page"/>
      </w:r>
    </w:p>
    <w:p w14:paraId="288137F6" w14:textId="69BD246C" w:rsidR="000321AE" w:rsidRPr="00085DBF" w:rsidRDefault="000321AE" w:rsidP="003F0B50">
      <w:pPr>
        <w:pStyle w:val="Heading1"/>
      </w:pPr>
      <w:r w:rsidRPr="00085DBF">
        <w:lastRenderedPageBreak/>
        <w:t>Detailed Contracts Report (CN01)</w:t>
      </w:r>
      <w:bookmarkEnd w:id="1"/>
    </w:p>
    <w:p w14:paraId="288137F7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2"/>
        <w:gridCol w:w="6284"/>
      </w:tblGrid>
      <w:tr w:rsidR="000321AE" w:rsidRPr="00085DBF" w14:paraId="288137FA" w14:textId="77777777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8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9" w14:textId="77777777" w:rsidR="000321AE" w:rsidRPr="00085DBF" w:rsidRDefault="000321AE" w:rsidP="00303E25">
            <w:r w:rsidRPr="00085DBF">
              <w:t>X_CN01_</w:t>
            </w:r>
            <w:r w:rsidR="00783FA9">
              <w:rPr>
                <w:lang w:val="en-IN"/>
              </w:rPr>
              <w:t>&lt;&lt;Exchange Name&gt;&gt;_</w:t>
            </w:r>
            <w:r w:rsidRPr="00085DBF">
              <w:t xml:space="preserve">DDMMYYYY.CSV.gz </w:t>
            </w:r>
          </w:p>
        </w:tc>
      </w:tr>
      <w:tr w:rsidR="000321AE" w:rsidRPr="00085DBF" w14:paraId="288137FD" w14:textId="77777777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B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C" w14:textId="77777777" w:rsidR="000321AE" w:rsidRPr="00085DBF" w:rsidRDefault="000321AE" w:rsidP="00303E25">
            <w:r w:rsidRPr="00085DBF">
              <w:t>/CDSFTP/CDSCOMMON/MARKETREPORTS</w:t>
            </w:r>
          </w:p>
        </w:tc>
      </w:tr>
      <w:tr w:rsidR="000321AE" w:rsidRPr="00085DBF" w14:paraId="28813800" w14:textId="77777777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E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F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801" w14:textId="77777777" w:rsidR="000321AE" w:rsidRPr="00085DBF" w:rsidRDefault="000321AE" w:rsidP="000321AE">
      <w:pPr>
        <w:spacing w:line="240" w:lineRule="atLeast"/>
        <w:rPr>
          <w:b/>
        </w:rPr>
      </w:pPr>
    </w:p>
    <w:p w14:paraId="28813802" w14:textId="77777777" w:rsidR="00325DBD" w:rsidRPr="00085DBF" w:rsidRDefault="00325DBD" w:rsidP="00325DBD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03" w14:textId="77777777" w:rsidR="00325DBD" w:rsidRPr="00085DBF" w:rsidRDefault="00325DBD" w:rsidP="00325DBD">
      <w:r w:rsidRPr="00085DBF">
        <w:t>Contract Date</w:t>
      </w:r>
    </w:p>
    <w:p w14:paraId="28813804" w14:textId="77777777" w:rsidR="00325DBD" w:rsidRPr="00085DBF" w:rsidRDefault="00325DBD" w:rsidP="00325DBD">
      <w:r w:rsidRPr="00085DBF">
        <w:t>Contract Instrument Type</w:t>
      </w:r>
    </w:p>
    <w:p w14:paraId="28813805" w14:textId="77777777" w:rsidR="00325DBD" w:rsidRPr="00085DBF" w:rsidRDefault="00325DBD" w:rsidP="00325DBD">
      <w:r w:rsidRPr="00085DBF">
        <w:t xml:space="preserve">Symbol                                      </w:t>
      </w:r>
    </w:p>
    <w:p w14:paraId="28813806" w14:textId="77777777" w:rsidR="00325DBD" w:rsidRPr="00085DBF" w:rsidRDefault="00325DBD" w:rsidP="00325DBD">
      <w:r w:rsidRPr="00085DBF">
        <w:t xml:space="preserve">Last Trading Date                                 </w:t>
      </w:r>
    </w:p>
    <w:p w14:paraId="28813807" w14:textId="77777777" w:rsidR="00325DBD" w:rsidRPr="00085DBF" w:rsidRDefault="00325DBD" w:rsidP="00325DBD">
      <w:r w:rsidRPr="00085DBF">
        <w:t xml:space="preserve">Strike Price                                </w:t>
      </w:r>
    </w:p>
    <w:p w14:paraId="28813808" w14:textId="77777777" w:rsidR="00325DBD" w:rsidRPr="00085DBF" w:rsidRDefault="00325DBD" w:rsidP="00325DBD">
      <w:r w:rsidRPr="00085DBF">
        <w:t xml:space="preserve">Option Type                               </w:t>
      </w:r>
    </w:p>
    <w:p w14:paraId="28813809" w14:textId="77777777" w:rsidR="00325DBD" w:rsidRPr="00085DBF" w:rsidRDefault="00325DBD" w:rsidP="00325DBD">
      <w:r w:rsidRPr="00085DBF">
        <w:t>Corporate Action level</w:t>
      </w:r>
    </w:p>
    <w:p w14:paraId="2881380A" w14:textId="77777777" w:rsidR="00325DBD" w:rsidRPr="00085DBF" w:rsidRDefault="00325DBD" w:rsidP="00325DBD">
      <w:r w:rsidRPr="00085DBF">
        <w:t>Contract Regular Lot</w:t>
      </w:r>
    </w:p>
    <w:p w14:paraId="2881380B" w14:textId="77777777" w:rsidR="00325DBD" w:rsidRPr="00085DBF" w:rsidRDefault="00325DBD" w:rsidP="00325DBD">
      <w:r w:rsidRPr="00085DBF">
        <w:t>Contract Issue Start Date</w:t>
      </w:r>
    </w:p>
    <w:p w14:paraId="2881380C" w14:textId="77777777" w:rsidR="00325DBD" w:rsidRPr="00085DBF" w:rsidRDefault="00325DBD" w:rsidP="00325DBD">
      <w:r w:rsidRPr="00085DBF">
        <w:t>Contract Issue Maturity Date</w:t>
      </w:r>
    </w:p>
    <w:p w14:paraId="2881380D" w14:textId="77777777" w:rsidR="00325DBD" w:rsidRPr="00085DBF" w:rsidRDefault="00325DBD" w:rsidP="00325DBD">
      <w:r w:rsidRPr="00085DBF">
        <w:t>Contract Exercise Start Date</w:t>
      </w:r>
    </w:p>
    <w:p w14:paraId="2881380E" w14:textId="77777777" w:rsidR="00325DBD" w:rsidRPr="00085DBF" w:rsidRDefault="00325DBD" w:rsidP="00325DBD">
      <w:r w:rsidRPr="00085DBF">
        <w:t>Contract Exercise End Date</w:t>
      </w:r>
    </w:p>
    <w:p w14:paraId="2881380F" w14:textId="77777777" w:rsidR="00325DBD" w:rsidRPr="00085DBF" w:rsidRDefault="00325DBD" w:rsidP="00325DBD">
      <w:r w:rsidRPr="00085DBF">
        <w:t>Contract Exercise Style</w:t>
      </w:r>
    </w:p>
    <w:p w14:paraId="28813810" w14:textId="77777777" w:rsidR="00325DBD" w:rsidRPr="00085DBF" w:rsidRDefault="00325DBD" w:rsidP="00325DBD">
      <w:r w:rsidRPr="00085DBF">
        <w:t>Contract Active Market Type</w:t>
      </w:r>
    </w:p>
    <w:p w14:paraId="28813811" w14:textId="77777777" w:rsidR="00325DBD" w:rsidRPr="00085DBF" w:rsidRDefault="00325DBD" w:rsidP="00325DBD">
      <w:r w:rsidRPr="00085DBF">
        <w:t>Contract Open Price</w:t>
      </w:r>
    </w:p>
    <w:p w14:paraId="28813812" w14:textId="77777777" w:rsidR="00325DBD" w:rsidRPr="00085DBF" w:rsidRDefault="00325DBD" w:rsidP="00325DBD">
      <w:r w:rsidRPr="00085DBF">
        <w:t xml:space="preserve">Contract High Price   </w:t>
      </w:r>
    </w:p>
    <w:p w14:paraId="28813813" w14:textId="77777777" w:rsidR="00325DBD" w:rsidRPr="00085DBF" w:rsidRDefault="00325DBD" w:rsidP="00325DBD">
      <w:r w:rsidRPr="00085DBF">
        <w:t xml:space="preserve">Contract Low Price   </w:t>
      </w:r>
    </w:p>
    <w:p w14:paraId="28813814" w14:textId="77777777" w:rsidR="00325DBD" w:rsidRPr="00085DBF" w:rsidRDefault="00325DBD" w:rsidP="00325DBD">
      <w:r w:rsidRPr="00085DBF">
        <w:t xml:space="preserve">Contract Close Price </w:t>
      </w:r>
    </w:p>
    <w:p w14:paraId="28813815" w14:textId="77777777" w:rsidR="00325DBD" w:rsidRPr="00085DBF" w:rsidRDefault="00325DBD" w:rsidP="00325DBD">
      <w:r w:rsidRPr="00085DBF">
        <w:t>Contract Settlement Price</w:t>
      </w:r>
    </w:p>
    <w:p w14:paraId="28813816" w14:textId="77777777" w:rsidR="00325DBD" w:rsidRPr="00085DBF" w:rsidRDefault="00325DBD" w:rsidP="00325DBD">
      <w:r w:rsidRPr="00085DBF">
        <w:t>Contract Underlying Price</w:t>
      </w:r>
    </w:p>
    <w:p w14:paraId="28813817" w14:textId="77777777" w:rsidR="00325DBD" w:rsidRPr="00085DBF" w:rsidRDefault="00325DBD" w:rsidP="00325DBD">
      <w:r w:rsidRPr="00085DBF">
        <w:t>Contract Underlying Instrument Type</w:t>
      </w:r>
    </w:p>
    <w:p w14:paraId="28813818" w14:textId="77777777" w:rsidR="00325DBD" w:rsidRPr="00085DBF" w:rsidRDefault="00325DBD" w:rsidP="00325DBD">
      <w:r w:rsidRPr="00085DBF">
        <w:t>Contract Underlying Symbol</w:t>
      </w:r>
    </w:p>
    <w:p w14:paraId="28813819" w14:textId="77777777" w:rsidR="00325DBD" w:rsidRPr="00085DBF" w:rsidRDefault="00325DBD" w:rsidP="00325DBD">
      <w:r w:rsidRPr="00085DBF">
        <w:t>Contract Underlying Series</w:t>
      </w:r>
    </w:p>
    <w:p w14:paraId="2881381A" w14:textId="77777777" w:rsidR="00325DBD" w:rsidRPr="00085DBF" w:rsidRDefault="00325DBD" w:rsidP="00325DBD">
      <w:r w:rsidRPr="00085DBF">
        <w:t>Contract Underlying Last Trading Date</w:t>
      </w:r>
    </w:p>
    <w:p w14:paraId="2881381B" w14:textId="77777777" w:rsidR="00325DBD" w:rsidRPr="00085DBF" w:rsidRDefault="00325DBD" w:rsidP="00325DBD">
      <w:r w:rsidRPr="00085DBF">
        <w:t>Contract Underlying Strike Price</w:t>
      </w:r>
    </w:p>
    <w:p w14:paraId="2881381C" w14:textId="77777777" w:rsidR="00325DBD" w:rsidRPr="00085DBF" w:rsidRDefault="00325DBD" w:rsidP="00325DBD">
      <w:r w:rsidRPr="00085DBF">
        <w:t>Contract Underlying Option Type</w:t>
      </w:r>
    </w:p>
    <w:p w14:paraId="2881381D" w14:textId="77777777" w:rsidR="00325DBD" w:rsidRPr="00085DBF" w:rsidRDefault="00325DBD" w:rsidP="00325DBD">
      <w:r w:rsidRPr="00085DBF">
        <w:t>Contract Underlying Corporate Action Level</w:t>
      </w:r>
    </w:p>
    <w:p w14:paraId="2881381E" w14:textId="77777777" w:rsidR="00325DBD" w:rsidRPr="00085DBF" w:rsidRDefault="00325DBD" w:rsidP="000321AE">
      <w:pPr>
        <w:spacing w:line="240" w:lineRule="atLeast"/>
        <w:rPr>
          <w:b/>
        </w:rPr>
      </w:pPr>
    </w:p>
    <w:p w14:paraId="2881381F" w14:textId="77777777" w:rsidR="00325DBD" w:rsidRPr="00085DBF" w:rsidRDefault="00325DBD" w:rsidP="000321AE">
      <w:pPr>
        <w:spacing w:line="240" w:lineRule="atLeast"/>
        <w:rPr>
          <w:b/>
        </w:rPr>
      </w:pPr>
    </w:p>
    <w:p w14:paraId="28813820" w14:textId="77777777" w:rsidR="00325DBD" w:rsidRPr="00085DBF" w:rsidRDefault="00325DBD" w:rsidP="000321AE">
      <w:pPr>
        <w:spacing w:line="240" w:lineRule="atLeast"/>
        <w:rPr>
          <w:b/>
        </w:rPr>
      </w:pPr>
    </w:p>
    <w:p w14:paraId="28813821" w14:textId="77777777" w:rsidR="000321AE" w:rsidRPr="00085DBF" w:rsidRDefault="000321AE" w:rsidP="000321AE">
      <w:pPr>
        <w:spacing w:line="240" w:lineRule="atLeast"/>
        <w:rPr>
          <w:b/>
        </w:rPr>
      </w:pPr>
    </w:p>
    <w:p w14:paraId="28813822" w14:textId="77777777" w:rsidR="000321AE" w:rsidRPr="00085DBF" w:rsidRDefault="000321AE" w:rsidP="000321AE">
      <w:pPr>
        <w:spacing w:line="240" w:lineRule="atLeast"/>
        <w:rPr>
          <w:b/>
        </w:rPr>
      </w:pPr>
    </w:p>
    <w:p w14:paraId="28813823" w14:textId="77777777" w:rsidR="00783FA9" w:rsidRDefault="00783FA9" w:rsidP="00783FA9">
      <w:pPr>
        <w:pStyle w:val="Heading1"/>
        <w:ind w:left="-142"/>
      </w:pPr>
      <w:bookmarkStart w:id="2" w:name="_Toc56176552"/>
      <w:r w:rsidRPr="00783FA9">
        <w:t>Contract Mapping File</w:t>
      </w:r>
      <w:bookmarkEnd w:id="2"/>
    </w:p>
    <w:p w14:paraId="28813824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04"/>
        <w:gridCol w:w="7112"/>
      </w:tblGrid>
      <w:tr w:rsidR="00783FA9" w:rsidRPr="00085DBF" w14:paraId="28813827" w14:textId="77777777" w:rsidTr="00DC647F">
        <w:trPr>
          <w:trHeight w:val="660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5" w14:textId="77777777" w:rsidR="00783FA9" w:rsidRPr="00157CFA" w:rsidRDefault="00783FA9" w:rsidP="00DC647F">
            <w:r w:rsidRPr="00157CFA">
              <w:t>Naming Convention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6" w14:textId="77777777" w:rsidR="00783FA9" w:rsidRPr="00085DBF" w:rsidRDefault="00783FA9" w:rsidP="00DC647F">
            <w:r w:rsidRPr="00783FA9">
              <w:t>Applicable_Contract_CD_</w:t>
            </w:r>
            <w:r>
              <w:t>DDMMYYY</w:t>
            </w:r>
            <w:r w:rsidRPr="00783FA9">
              <w:t>.csv</w:t>
            </w:r>
          </w:p>
        </w:tc>
      </w:tr>
      <w:tr w:rsidR="00783FA9" w:rsidRPr="00085DBF" w14:paraId="2881382A" w14:textId="77777777" w:rsidTr="00DC647F">
        <w:trPr>
          <w:trHeight w:val="315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8" w14:textId="77777777" w:rsidR="00783FA9" w:rsidRPr="00085DBF" w:rsidRDefault="00783FA9" w:rsidP="00DC647F">
            <w:r w:rsidRPr="00085DBF">
              <w:t>File Path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9" w14:textId="77777777" w:rsidR="00783FA9" w:rsidRPr="00085DBF" w:rsidRDefault="00783FA9" w:rsidP="00DC647F">
            <w:r w:rsidRPr="00783FA9">
              <w:t>/</w:t>
            </w:r>
            <w:proofErr w:type="spellStart"/>
            <w:r w:rsidRPr="00783FA9">
              <w:t>Cdscommon</w:t>
            </w:r>
            <w:proofErr w:type="spellEnd"/>
            <w:r w:rsidRPr="00783FA9">
              <w:t>/</w:t>
            </w:r>
            <w:proofErr w:type="spellStart"/>
            <w:r w:rsidRPr="00783FA9">
              <w:t>MarketReports</w:t>
            </w:r>
            <w:proofErr w:type="spellEnd"/>
          </w:p>
        </w:tc>
      </w:tr>
      <w:tr w:rsidR="00783FA9" w:rsidRPr="00085DBF" w14:paraId="2881382D" w14:textId="77777777" w:rsidTr="00DC647F">
        <w:trPr>
          <w:trHeight w:val="315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B" w14:textId="77777777" w:rsidR="00783FA9" w:rsidRPr="00085DBF" w:rsidRDefault="00783FA9" w:rsidP="00DC647F">
            <w:r w:rsidRPr="00085DBF">
              <w:t>File Format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C" w14:textId="77777777" w:rsidR="00783FA9" w:rsidRPr="00085DBF" w:rsidRDefault="00783FA9" w:rsidP="00DC647F">
            <w:r w:rsidRPr="00085DBF">
              <w:t>comma separated file format (CSV)</w:t>
            </w:r>
          </w:p>
        </w:tc>
      </w:tr>
    </w:tbl>
    <w:p w14:paraId="2881382E" w14:textId="77777777" w:rsid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3" w:name="_Toc56176553"/>
      <w:r>
        <w:rPr>
          <w:b w:val="0"/>
        </w:rPr>
        <w:lastRenderedPageBreak/>
        <w:t>Field Name</w:t>
      </w:r>
      <w:bookmarkEnd w:id="3"/>
    </w:p>
    <w:p w14:paraId="2881382F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4" w:name="_Toc56176554"/>
      <w:r w:rsidRPr="00783FA9">
        <w:rPr>
          <w:b w:val="0"/>
        </w:rPr>
        <w:t>NSE_INSTRUMENT</w:t>
      </w:r>
      <w:bookmarkEnd w:id="4"/>
    </w:p>
    <w:p w14:paraId="28813830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5" w:name="_Toc56176555"/>
      <w:r w:rsidRPr="00783FA9">
        <w:rPr>
          <w:b w:val="0"/>
        </w:rPr>
        <w:t>NSE_SYMBOL</w:t>
      </w:r>
      <w:bookmarkEnd w:id="5"/>
    </w:p>
    <w:p w14:paraId="28813831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6" w:name="_Toc56176556"/>
      <w:r w:rsidRPr="00783FA9">
        <w:rPr>
          <w:b w:val="0"/>
        </w:rPr>
        <w:t>NSE_EXPIRY</w:t>
      </w:r>
      <w:bookmarkEnd w:id="6"/>
    </w:p>
    <w:p w14:paraId="28813832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7" w:name="_Toc56176557"/>
      <w:r w:rsidRPr="00783FA9">
        <w:rPr>
          <w:b w:val="0"/>
        </w:rPr>
        <w:t>NSE_STRIKE</w:t>
      </w:r>
      <w:bookmarkEnd w:id="7"/>
    </w:p>
    <w:p w14:paraId="28813833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8" w:name="_Toc56176558"/>
      <w:r w:rsidRPr="00783FA9">
        <w:rPr>
          <w:b w:val="0"/>
        </w:rPr>
        <w:t>NSE_OPTION</w:t>
      </w:r>
      <w:bookmarkEnd w:id="8"/>
    </w:p>
    <w:p w14:paraId="28813834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9" w:name="_Toc56176559"/>
      <w:r w:rsidRPr="00783FA9">
        <w:rPr>
          <w:b w:val="0"/>
        </w:rPr>
        <w:t>BSE_INSTRUMENT</w:t>
      </w:r>
      <w:bookmarkEnd w:id="9"/>
    </w:p>
    <w:p w14:paraId="28813835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0" w:name="_Toc56176560"/>
      <w:r w:rsidRPr="00783FA9">
        <w:rPr>
          <w:b w:val="0"/>
        </w:rPr>
        <w:t>BSE_SYMBOL</w:t>
      </w:r>
      <w:bookmarkEnd w:id="10"/>
    </w:p>
    <w:p w14:paraId="28813836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1" w:name="_Toc56176561"/>
      <w:r w:rsidRPr="00783FA9">
        <w:rPr>
          <w:b w:val="0"/>
        </w:rPr>
        <w:t>BSE_EXPIRY</w:t>
      </w:r>
      <w:bookmarkEnd w:id="11"/>
    </w:p>
    <w:p w14:paraId="28813837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2" w:name="_Toc56176562"/>
      <w:r w:rsidRPr="00783FA9">
        <w:rPr>
          <w:b w:val="0"/>
        </w:rPr>
        <w:t>BSE_STRIKE</w:t>
      </w:r>
      <w:bookmarkEnd w:id="12"/>
    </w:p>
    <w:p w14:paraId="28813838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3" w:name="_Toc56176563"/>
      <w:r w:rsidRPr="00783FA9">
        <w:rPr>
          <w:b w:val="0"/>
        </w:rPr>
        <w:t>BSE_OPTION</w:t>
      </w:r>
      <w:bookmarkEnd w:id="13"/>
    </w:p>
    <w:p w14:paraId="28813839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4" w:name="_Toc56176564"/>
      <w:r w:rsidRPr="00783FA9">
        <w:rPr>
          <w:b w:val="0"/>
        </w:rPr>
        <w:t>MSE_INSTRUMENT</w:t>
      </w:r>
      <w:bookmarkEnd w:id="14"/>
    </w:p>
    <w:p w14:paraId="2881383A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5" w:name="_Toc56176565"/>
      <w:r w:rsidRPr="00783FA9">
        <w:rPr>
          <w:b w:val="0"/>
        </w:rPr>
        <w:t>MSE_SYMBOL</w:t>
      </w:r>
      <w:bookmarkEnd w:id="15"/>
    </w:p>
    <w:p w14:paraId="2881383B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6" w:name="_Toc56176566"/>
      <w:r w:rsidRPr="00783FA9">
        <w:rPr>
          <w:b w:val="0"/>
        </w:rPr>
        <w:t>MSE_EXPIRY</w:t>
      </w:r>
      <w:bookmarkEnd w:id="16"/>
    </w:p>
    <w:p w14:paraId="2881383C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7" w:name="_Toc56176567"/>
      <w:r w:rsidRPr="00783FA9">
        <w:rPr>
          <w:b w:val="0"/>
        </w:rPr>
        <w:t>MSE_STRIKE</w:t>
      </w:r>
      <w:bookmarkEnd w:id="17"/>
    </w:p>
    <w:p w14:paraId="2881383D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8" w:name="_Toc56176568"/>
      <w:r w:rsidRPr="00783FA9">
        <w:rPr>
          <w:b w:val="0"/>
        </w:rPr>
        <w:t>MSE_OPTION</w:t>
      </w:r>
      <w:bookmarkEnd w:id="18"/>
    </w:p>
    <w:p w14:paraId="2881383E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9" w:name="_Toc56176569"/>
      <w:r w:rsidRPr="00783FA9">
        <w:rPr>
          <w:b w:val="0"/>
        </w:rPr>
        <w:t>APP_INSTRUMENT</w:t>
      </w:r>
      <w:bookmarkEnd w:id="19"/>
    </w:p>
    <w:p w14:paraId="2881383F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0" w:name="_Toc56176570"/>
      <w:r w:rsidRPr="00783FA9">
        <w:rPr>
          <w:b w:val="0"/>
        </w:rPr>
        <w:t>APP_SYMBOL</w:t>
      </w:r>
      <w:bookmarkEnd w:id="20"/>
    </w:p>
    <w:p w14:paraId="28813840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1" w:name="_Toc56176571"/>
      <w:r w:rsidRPr="00783FA9">
        <w:rPr>
          <w:b w:val="0"/>
        </w:rPr>
        <w:t>APP_EXPIRY</w:t>
      </w:r>
      <w:bookmarkEnd w:id="21"/>
    </w:p>
    <w:p w14:paraId="28813841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2" w:name="_Toc56176572"/>
      <w:r w:rsidRPr="00783FA9">
        <w:rPr>
          <w:b w:val="0"/>
        </w:rPr>
        <w:t>APP_STRIKE</w:t>
      </w:r>
      <w:bookmarkEnd w:id="22"/>
    </w:p>
    <w:p w14:paraId="28813842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3" w:name="_Toc56176573"/>
      <w:r w:rsidRPr="00783FA9">
        <w:rPr>
          <w:b w:val="0"/>
        </w:rPr>
        <w:t>APP_OPTION</w:t>
      </w:r>
      <w:bookmarkEnd w:id="23"/>
    </w:p>
    <w:p w14:paraId="28813843" w14:textId="77777777" w:rsidR="00783FA9" w:rsidRDefault="00783FA9" w:rsidP="00783FA9">
      <w:pPr>
        <w:pStyle w:val="Heading1"/>
        <w:numPr>
          <w:ilvl w:val="0"/>
          <w:numId w:val="0"/>
        </w:numPr>
        <w:ind w:left="-142"/>
      </w:pPr>
    </w:p>
    <w:p w14:paraId="28813844" w14:textId="77777777" w:rsidR="000321AE" w:rsidRPr="00085DBF" w:rsidRDefault="000321AE" w:rsidP="003F4248">
      <w:pPr>
        <w:pStyle w:val="Heading1"/>
        <w:ind w:left="-142"/>
      </w:pPr>
      <w:bookmarkStart w:id="24" w:name="_Toc56176574"/>
      <w:r w:rsidRPr="00085DBF">
        <w:t>Detailed Trade Report for trading members (TR01) and detailed Trade Report for clearing members (TR02)</w:t>
      </w:r>
      <w:bookmarkEnd w:id="24"/>
    </w:p>
    <w:p w14:paraId="28813845" w14:textId="77777777" w:rsidR="00303E25" w:rsidRPr="00085DBF" w:rsidRDefault="00303E25" w:rsidP="00303E25">
      <w:pPr>
        <w:pStyle w:val="Heading1"/>
        <w:numPr>
          <w:ilvl w:val="0"/>
          <w:numId w:val="0"/>
        </w:numPr>
        <w:ind w:left="720"/>
      </w:pPr>
    </w:p>
    <w:p w14:paraId="28813846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Currency Futures Trades Report for Trading Member (CUR_TR01)</w:t>
      </w:r>
    </w:p>
    <w:p w14:paraId="28813847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Currency Futures Trades Report for Clearing Member (CUR_TR02)</w:t>
      </w:r>
    </w:p>
    <w:p w14:paraId="28813848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Interest Rate Futures Trades Report for Trading Member (IRF_TR01)</w:t>
      </w:r>
    </w:p>
    <w:p w14:paraId="28813849" w14:textId="77777777" w:rsidR="00303E25" w:rsidRPr="00157CFA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57CFA">
        <w:t>Interest Rate Futures Trades Report for Clearing Member (IRF_TR02)</w:t>
      </w:r>
    </w:p>
    <w:p w14:paraId="2881384A" w14:textId="77777777" w:rsidR="00AD7CE7" w:rsidRPr="001113AD" w:rsidRDefault="00AD7CE7" w:rsidP="00AD7CE7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113AD">
        <w:t>Provisional Consolidated Trades Report for Trading Member (X_PROV_TR01)</w:t>
      </w:r>
    </w:p>
    <w:p w14:paraId="2881384B" w14:textId="77777777" w:rsidR="00AD7CE7" w:rsidRPr="001113AD" w:rsidRDefault="00AD7CE7" w:rsidP="00AD7CE7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113AD">
        <w:t>Provisional Consolidated Trades Report for Clearing Member (X_PROV_TR03)</w:t>
      </w:r>
    </w:p>
    <w:p w14:paraId="2881384C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Consolidated Trades Report for Trading Member (X_TR01)</w:t>
      </w:r>
    </w:p>
    <w:p w14:paraId="2881384D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Consolidated Trades Report for Clearing Member (X_TR02)</w:t>
      </w:r>
    </w:p>
    <w:p w14:paraId="2881384E" w14:textId="77777777" w:rsidR="00303E25" w:rsidRPr="00085DBF" w:rsidRDefault="00303E25" w:rsidP="00303E25"/>
    <w:p w14:paraId="2881384F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265" w:type="pct"/>
        <w:tblLook w:val="04A0" w:firstRow="1" w:lastRow="0" w:firstColumn="1" w:lastColumn="0" w:noHBand="0" w:noVBand="1"/>
      </w:tblPr>
      <w:tblGrid>
        <w:gridCol w:w="1337"/>
        <w:gridCol w:w="8157"/>
      </w:tblGrid>
      <w:tr w:rsidR="000321AE" w:rsidRPr="00085DBF" w14:paraId="28813858" w14:textId="77777777" w:rsidTr="00DC647F">
        <w:trPr>
          <w:trHeight w:val="660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0" w14:textId="77777777" w:rsidR="000321AE" w:rsidRPr="00157CFA" w:rsidRDefault="000321AE" w:rsidP="00303E25">
            <w:r w:rsidRPr="00157CFA">
              <w:t>Naming Convention</w:t>
            </w:r>
          </w:p>
        </w:tc>
        <w:tc>
          <w:tcPr>
            <w:tcW w:w="4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1" w14:textId="77777777" w:rsidR="000321AE" w:rsidRPr="00157CFA" w:rsidRDefault="000321AE" w:rsidP="00303E25">
            <w:pPr>
              <w:spacing w:line="240" w:lineRule="atLeast"/>
            </w:pPr>
            <w:r w:rsidRPr="00157CFA">
              <w:t>CUR_TR01_&lt;MEMBER CODE&gt;_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2" w14:textId="77777777" w:rsidR="000321AE" w:rsidRPr="00157CFA" w:rsidRDefault="000321AE" w:rsidP="00303E25">
            <w:pPr>
              <w:spacing w:line="240" w:lineRule="atLeast"/>
            </w:pPr>
            <w:r w:rsidRPr="00157CFA">
              <w:t>CUR_TR02_&lt;MEMBER CODE&gt;</w:t>
            </w:r>
            <w:r w:rsidR="00DC647F" w:rsidRPr="00157CFA">
              <w:t>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3" w14:textId="77777777" w:rsidR="000321AE" w:rsidRPr="00157CFA" w:rsidRDefault="000321AE" w:rsidP="00303E25">
            <w:pPr>
              <w:spacing w:line="240" w:lineRule="atLeast"/>
            </w:pPr>
            <w:r w:rsidRPr="00157CFA">
              <w:t>IRF_TR01_&lt;MEMBER CODE&gt;</w:t>
            </w:r>
            <w:r w:rsidR="00DC647F" w:rsidRPr="00157CFA">
              <w:t>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4" w14:textId="77777777" w:rsidR="000321AE" w:rsidRPr="00157CFA" w:rsidRDefault="000321AE" w:rsidP="00303E25">
            <w:pPr>
              <w:spacing w:line="240" w:lineRule="atLeast"/>
            </w:pPr>
            <w:r w:rsidRPr="00157CFA">
              <w:t>IRF_TR02_&lt;MEMBER CODE&gt;_</w:t>
            </w:r>
            <w:r w:rsidR="00DC647F" w:rsidRPr="00157CFA">
              <w:t>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5" w14:textId="77777777" w:rsidR="00AD7CE7" w:rsidRPr="001113AD" w:rsidRDefault="00AD7CE7" w:rsidP="00303E25">
            <w:pPr>
              <w:spacing w:line="240" w:lineRule="atLeast"/>
            </w:pPr>
            <w:r w:rsidRPr="001113AD">
              <w:lastRenderedPageBreak/>
              <w:t>X_PROV_TR01_</w:t>
            </w:r>
            <w:r w:rsidR="00DC647F">
              <w:t>&lt;MEMBER CODE&gt;</w:t>
            </w:r>
            <w:r w:rsidRPr="001113AD">
              <w:t>_</w:t>
            </w:r>
            <w:r w:rsidR="00DC647F">
              <w:t>&lt;&lt;Exchange Code&gt;&gt;_</w:t>
            </w:r>
            <w:r w:rsidRPr="001113AD">
              <w:t>DDMMYYYY.CSV.gz</w:t>
            </w:r>
          </w:p>
          <w:p w14:paraId="28813856" w14:textId="77777777" w:rsidR="00AD7CE7" w:rsidRPr="00157CFA" w:rsidRDefault="00AD7CE7" w:rsidP="00303E25">
            <w:pPr>
              <w:spacing w:line="240" w:lineRule="atLeast"/>
            </w:pPr>
            <w:r w:rsidRPr="001113AD">
              <w:t>X_PROV_TR02_</w:t>
            </w:r>
            <w:r w:rsidR="00DC647F">
              <w:t>&lt;MEMBER CODE&gt;</w:t>
            </w:r>
            <w:r w:rsidR="00DC647F" w:rsidRPr="001113AD">
              <w:t>_</w:t>
            </w:r>
            <w:r w:rsidR="00DC647F">
              <w:t>&lt;&lt;Exchange Code&gt;&gt;_</w:t>
            </w:r>
            <w:r w:rsidRPr="001113AD">
              <w:t>DDMMYYYY.CSV.gz</w:t>
            </w:r>
          </w:p>
          <w:p w14:paraId="28813857" w14:textId="77777777" w:rsidR="000321AE" w:rsidRPr="00085DBF" w:rsidRDefault="000321AE" w:rsidP="00303E25">
            <w:r w:rsidRPr="00157CFA">
              <w:t>X_TR01_&lt;MEMBER CODE&gt;_</w:t>
            </w:r>
            <w:r w:rsidR="00DC647F">
              <w:t>&lt;&lt;Exchange Code&gt;&gt;_</w:t>
            </w:r>
            <w:r w:rsidRPr="00157CFA">
              <w:t xml:space="preserve">DDMMYYYY.CSV.gz </w:t>
            </w:r>
            <w:r w:rsidRPr="00157CFA">
              <w:br/>
              <w:t>X_TR02_&lt;MEMBER CODE&gt;_</w:t>
            </w:r>
            <w:r w:rsidR="00DC647F">
              <w:t>&lt;&lt;Exchange Code&gt;&gt;_</w:t>
            </w:r>
            <w:r w:rsidRPr="00157CFA">
              <w:t>DDMMYYYY.CSV.gz</w:t>
            </w:r>
          </w:p>
        </w:tc>
      </w:tr>
      <w:tr w:rsidR="000321AE" w:rsidRPr="00085DBF" w14:paraId="2881385B" w14:textId="77777777" w:rsidTr="00DC647F">
        <w:trPr>
          <w:trHeight w:val="315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9" w14:textId="77777777" w:rsidR="000321AE" w:rsidRPr="00085DBF" w:rsidRDefault="000321AE" w:rsidP="00303E25">
            <w:r w:rsidRPr="00085DBF">
              <w:lastRenderedPageBreak/>
              <w:t>File Path</w:t>
            </w:r>
          </w:p>
        </w:tc>
        <w:tc>
          <w:tcPr>
            <w:tcW w:w="4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A" w14:textId="77777777" w:rsidR="000321AE" w:rsidRPr="00085DBF" w:rsidRDefault="000321AE" w:rsidP="00303E25">
            <w:r w:rsidRPr="00085DBF">
              <w:t>directory /CDSFTP/X&lt;MEMBER CODE&gt;/REPORTS</w:t>
            </w:r>
          </w:p>
        </w:tc>
      </w:tr>
      <w:tr w:rsidR="000321AE" w:rsidRPr="00085DBF" w14:paraId="2881385E" w14:textId="77777777" w:rsidTr="00DC647F">
        <w:trPr>
          <w:trHeight w:val="315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C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4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D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85F" w14:textId="77777777" w:rsidR="000321AE" w:rsidRPr="00085DBF" w:rsidRDefault="000321AE" w:rsidP="000321AE">
      <w:pPr>
        <w:spacing w:line="240" w:lineRule="atLeast"/>
      </w:pPr>
    </w:p>
    <w:p w14:paraId="28813860" w14:textId="77777777" w:rsidR="00325DBD" w:rsidRPr="00085DBF" w:rsidRDefault="00325DBD" w:rsidP="00325DBD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61" w14:textId="77777777" w:rsidR="00325DBD" w:rsidRPr="00085DBF" w:rsidRDefault="00325DBD" w:rsidP="00325DBD">
      <w:pPr>
        <w:spacing w:line="240" w:lineRule="atLeast"/>
      </w:pPr>
      <w:r w:rsidRPr="00085DBF">
        <w:t>Trade Number</w:t>
      </w:r>
    </w:p>
    <w:p w14:paraId="28813862" w14:textId="77777777" w:rsidR="00325DBD" w:rsidRPr="00085DBF" w:rsidRDefault="00325DBD" w:rsidP="00325DBD">
      <w:pPr>
        <w:spacing w:line="240" w:lineRule="atLeast"/>
      </w:pPr>
      <w:r w:rsidRPr="00085DBF">
        <w:t>Trade Date</w:t>
      </w:r>
    </w:p>
    <w:p w14:paraId="28813863" w14:textId="77777777" w:rsidR="00325DBD" w:rsidRPr="00085DBF" w:rsidRDefault="00325DBD" w:rsidP="00325DBD">
      <w:pPr>
        <w:spacing w:line="240" w:lineRule="atLeast"/>
      </w:pPr>
      <w:r w:rsidRPr="00085DBF">
        <w:t>Activity Type</w:t>
      </w:r>
    </w:p>
    <w:p w14:paraId="28813864" w14:textId="77777777" w:rsidR="00325DBD" w:rsidRPr="00085DBF" w:rsidRDefault="00325DBD" w:rsidP="00325DBD">
      <w:pPr>
        <w:spacing w:line="240" w:lineRule="atLeast"/>
      </w:pPr>
      <w:r w:rsidRPr="00085DBF">
        <w:t>Market Type</w:t>
      </w:r>
    </w:p>
    <w:p w14:paraId="28813865" w14:textId="77777777" w:rsidR="00325DBD" w:rsidRPr="00085DBF" w:rsidRDefault="00325DBD" w:rsidP="00325DBD">
      <w:pPr>
        <w:spacing w:line="240" w:lineRule="atLeast"/>
      </w:pPr>
      <w:r w:rsidRPr="00085DBF">
        <w:t>Instrument Type</w:t>
      </w:r>
    </w:p>
    <w:p w14:paraId="28813866" w14:textId="77777777" w:rsidR="00325DBD" w:rsidRPr="00085DBF" w:rsidRDefault="00325DBD" w:rsidP="00325DBD">
      <w:pPr>
        <w:spacing w:line="240" w:lineRule="atLeast"/>
      </w:pPr>
      <w:r w:rsidRPr="00085DBF">
        <w:t>Symbol</w:t>
      </w:r>
    </w:p>
    <w:p w14:paraId="28813867" w14:textId="77777777" w:rsidR="00325DBD" w:rsidRPr="00085DBF" w:rsidRDefault="00325DBD" w:rsidP="00325DBD">
      <w:pPr>
        <w:spacing w:line="240" w:lineRule="atLeast"/>
      </w:pPr>
      <w:r w:rsidRPr="00085DBF">
        <w:t>Last Trading Date</w:t>
      </w:r>
    </w:p>
    <w:p w14:paraId="28813868" w14:textId="77777777" w:rsidR="00325DBD" w:rsidRPr="00085DBF" w:rsidRDefault="00325DBD" w:rsidP="00325DBD">
      <w:pPr>
        <w:spacing w:line="240" w:lineRule="atLeast"/>
      </w:pPr>
      <w:r w:rsidRPr="00085DBF">
        <w:t>Strike Price</w:t>
      </w:r>
    </w:p>
    <w:p w14:paraId="28813869" w14:textId="77777777" w:rsidR="00325DBD" w:rsidRPr="00085DBF" w:rsidRDefault="00325DBD" w:rsidP="00325DBD">
      <w:pPr>
        <w:spacing w:line="240" w:lineRule="atLeast"/>
      </w:pPr>
      <w:r w:rsidRPr="00085DBF">
        <w:t>Option Type</w:t>
      </w:r>
    </w:p>
    <w:p w14:paraId="2881386A" w14:textId="77777777" w:rsidR="00325DBD" w:rsidRPr="00085DBF" w:rsidRDefault="00325DBD" w:rsidP="00325DBD">
      <w:pPr>
        <w:spacing w:line="240" w:lineRule="atLeast"/>
      </w:pPr>
      <w:r w:rsidRPr="00085DBF">
        <w:t>Corporate Action level</w:t>
      </w:r>
    </w:p>
    <w:p w14:paraId="2881386B" w14:textId="77777777" w:rsidR="00325DBD" w:rsidRPr="00085DBF" w:rsidRDefault="00325DBD" w:rsidP="00325DBD">
      <w:pPr>
        <w:spacing w:line="240" w:lineRule="atLeast"/>
      </w:pPr>
      <w:r w:rsidRPr="00085DBF">
        <w:t>Buy Broker</w:t>
      </w:r>
    </w:p>
    <w:p w14:paraId="2881386C" w14:textId="77777777" w:rsidR="00325DBD" w:rsidRPr="00085DBF" w:rsidRDefault="00325DBD" w:rsidP="00325DBD">
      <w:pPr>
        <w:spacing w:line="240" w:lineRule="atLeast"/>
      </w:pPr>
      <w:r w:rsidRPr="00085DBF">
        <w:t>Sell Broker</w:t>
      </w:r>
    </w:p>
    <w:p w14:paraId="2881386D" w14:textId="77777777" w:rsidR="00325DBD" w:rsidRPr="00085DBF" w:rsidRDefault="00325DBD" w:rsidP="00325DBD">
      <w:pPr>
        <w:spacing w:line="240" w:lineRule="atLeast"/>
      </w:pPr>
      <w:r w:rsidRPr="00085DBF">
        <w:t>Trade Price</w:t>
      </w:r>
    </w:p>
    <w:p w14:paraId="2881386E" w14:textId="77777777" w:rsidR="00325DBD" w:rsidRPr="00085DBF" w:rsidRDefault="00325DBD" w:rsidP="00325DBD">
      <w:pPr>
        <w:spacing w:line="240" w:lineRule="atLeast"/>
      </w:pPr>
      <w:r w:rsidRPr="00085DBF">
        <w:t>Trade Date Time</w:t>
      </w:r>
    </w:p>
    <w:p w14:paraId="2881386F" w14:textId="77777777" w:rsidR="00325DBD" w:rsidRPr="00085DBF" w:rsidRDefault="00325DBD" w:rsidP="00325DBD">
      <w:pPr>
        <w:spacing w:line="240" w:lineRule="atLeast"/>
      </w:pPr>
      <w:r w:rsidRPr="00085DBF">
        <w:t>Trade Volume</w:t>
      </w:r>
    </w:p>
    <w:p w14:paraId="28813870" w14:textId="77777777" w:rsidR="00325DBD" w:rsidRPr="00085DBF" w:rsidRDefault="00325DBD" w:rsidP="00325DBD">
      <w:pPr>
        <w:spacing w:line="240" w:lineRule="atLeast"/>
      </w:pPr>
      <w:r w:rsidRPr="00085DBF">
        <w:t>Trade Token No</w:t>
      </w:r>
    </w:p>
    <w:p w14:paraId="28813871" w14:textId="77777777" w:rsidR="00325DBD" w:rsidRPr="00085DBF" w:rsidRDefault="00325DBD" w:rsidP="00325DBD">
      <w:pPr>
        <w:spacing w:line="240" w:lineRule="atLeast"/>
      </w:pPr>
      <w:r w:rsidRPr="00085DBF">
        <w:t>Trade Buy Branch</w:t>
      </w:r>
    </w:p>
    <w:p w14:paraId="28813872" w14:textId="77777777" w:rsidR="00325DBD" w:rsidRPr="00085DBF" w:rsidRDefault="00325DBD" w:rsidP="00325DBD">
      <w:pPr>
        <w:spacing w:line="240" w:lineRule="atLeast"/>
      </w:pPr>
      <w:r w:rsidRPr="00085DBF">
        <w:t>Buy CM Code</w:t>
      </w:r>
    </w:p>
    <w:p w14:paraId="28813873" w14:textId="77777777" w:rsidR="00325DBD" w:rsidRPr="00085DBF" w:rsidRDefault="00325DBD" w:rsidP="00325DBD">
      <w:pPr>
        <w:spacing w:line="240" w:lineRule="atLeast"/>
      </w:pPr>
      <w:r w:rsidRPr="00085DBF">
        <w:t>Sell CM Code</w:t>
      </w:r>
    </w:p>
    <w:p w14:paraId="28813874" w14:textId="77777777" w:rsidR="00325DBD" w:rsidRPr="00085DBF" w:rsidRDefault="00325DBD" w:rsidP="00325DBD">
      <w:pPr>
        <w:spacing w:line="240" w:lineRule="atLeast"/>
      </w:pPr>
      <w:r w:rsidRPr="00085DBF">
        <w:t>Trade Sell Branch</w:t>
      </w:r>
    </w:p>
    <w:p w14:paraId="28813875" w14:textId="77777777" w:rsidR="00325DBD" w:rsidRPr="00085DBF" w:rsidRDefault="00325DBD" w:rsidP="00325DBD">
      <w:pPr>
        <w:spacing w:line="240" w:lineRule="atLeast"/>
      </w:pPr>
      <w:r w:rsidRPr="00085DBF">
        <w:t>Buy Custodial Participant</w:t>
      </w:r>
    </w:p>
    <w:p w14:paraId="28813876" w14:textId="77777777" w:rsidR="00325DBD" w:rsidRPr="00085DBF" w:rsidRDefault="00325DBD" w:rsidP="00325DBD">
      <w:pPr>
        <w:spacing w:line="240" w:lineRule="atLeast"/>
      </w:pPr>
      <w:r w:rsidRPr="00085DBF">
        <w:t>Buy Side Confirmation</w:t>
      </w:r>
    </w:p>
    <w:p w14:paraId="28813877" w14:textId="77777777" w:rsidR="00325DBD" w:rsidRPr="00085DBF" w:rsidRDefault="00325DBD" w:rsidP="00325DBD">
      <w:pPr>
        <w:spacing w:line="240" w:lineRule="atLeast"/>
      </w:pPr>
      <w:r w:rsidRPr="00085DBF">
        <w:t>Sell Custodial Participant</w:t>
      </w:r>
    </w:p>
    <w:p w14:paraId="28813878" w14:textId="77777777" w:rsidR="00325DBD" w:rsidRPr="00085DBF" w:rsidRDefault="00325DBD" w:rsidP="00325DBD">
      <w:pPr>
        <w:spacing w:line="240" w:lineRule="atLeast"/>
      </w:pPr>
      <w:r w:rsidRPr="00085DBF">
        <w:t>Sell Side Confirmation</w:t>
      </w:r>
    </w:p>
    <w:p w14:paraId="28813879" w14:textId="77777777" w:rsidR="00325DBD" w:rsidRPr="00085DBF" w:rsidRDefault="00325DBD" w:rsidP="00325DBD">
      <w:pPr>
        <w:spacing w:line="240" w:lineRule="atLeast"/>
      </w:pPr>
      <w:r w:rsidRPr="00085DBF">
        <w:t xml:space="preserve">Buy Covered Uncovered Flag   </w:t>
      </w:r>
    </w:p>
    <w:p w14:paraId="2881387A" w14:textId="77777777" w:rsidR="00325DBD" w:rsidRPr="00085DBF" w:rsidRDefault="00325DBD" w:rsidP="00325DBD">
      <w:pPr>
        <w:spacing w:line="240" w:lineRule="atLeast"/>
      </w:pPr>
      <w:r w:rsidRPr="00085DBF">
        <w:t xml:space="preserve">Sell Covered Uncovered Flag   </w:t>
      </w:r>
    </w:p>
    <w:p w14:paraId="2881387B" w14:textId="77777777" w:rsidR="00325DBD" w:rsidRPr="00085DBF" w:rsidRDefault="00325DBD" w:rsidP="00325DBD">
      <w:pPr>
        <w:spacing w:line="240" w:lineRule="atLeast"/>
      </w:pPr>
      <w:r w:rsidRPr="00085DBF">
        <w:t xml:space="preserve">Buy Old Custodial Participant   </w:t>
      </w:r>
    </w:p>
    <w:p w14:paraId="2881387C" w14:textId="77777777" w:rsidR="00325DBD" w:rsidRPr="00085DBF" w:rsidRDefault="00325DBD" w:rsidP="00325DBD">
      <w:pPr>
        <w:spacing w:line="240" w:lineRule="atLeast"/>
      </w:pPr>
      <w:r w:rsidRPr="00085DBF">
        <w:t>Buy Old CM Code</w:t>
      </w:r>
    </w:p>
    <w:p w14:paraId="2881387D" w14:textId="77777777" w:rsidR="00325DBD" w:rsidRPr="00085DBF" w:rsidRDefault="00325DBD" w:rsidP="00325DBD">
      <w:pPr>
        <w:spacing w:line="240" w:lineRule="atLeast"/>
      </w:pPr>
      <w:r w:rsidRPr="00085DBF">
        <w:t xml:space="preserve">Sell Old Custodial Participant    </w:t>
      </w:r>
    </w:p>
    <w:p w14:paraId="2881387E" w14:textId="77777777" w:rsidR="00325DBD" w:rsidRPr="00085DBF" w:rsidRDefault="00325DBD" w:rsidP="00325DBD">
      <w:pPr>
        <w:spacing w:line="240" w:lineRule="atLeast"/>
      </w:pPr>
      <w:r w:rsidRPr="00085DBF">
        <w:t>Sell Old CM Code</w:t>
      </w:r>
    </w:p>
    <w:p w14:paraId="2881387F" w14:textId="77777777" w:rsidR="00325DBD" w:rsidRPr="00085DBF" w:rsidRDefault="00325DBD" w:rsidP="00325DBD">
      <w:pPr>
        <w:spacing w:line="240" w:lineRule="atLeast"/>
      </w:pPr>
      <w:r w:rsidRPr="00085DBF">
        <w:t>Trade Buyer</w:t>
      </w:r>
    </w:p>
    <w:p w14:paraId="28813880" w14:textId="77777777" w:rsidR="00325DBD" w:rsidRPr="00085DBF" w:rsidRDefault="00325DBD" w:rsidP="00325DBD">
      <w:pPr>
        <w:spacing w:line="240" w:lineRule="atLeast"/>
      </w:pPr>
      <w:r w:rsidRPr="00085DBF">
        <w:t>Trade Seller</w:t>
      </w:r>
    </w:p>
    <w:p w14:paraId="28813881" w14:textId="77777777" w:rsidR="00325DBD" w:rsidRPr="00085DBF" w:rsidRDefault="00325DBD" w:rsidP="00325DBD">
      <w:pPr>
        <w:spacing w:line="240" w:lineRule="atLeast"/>
      </w:pPr>
      <w:r w:rsidRPr="00085DBF">
        <w:t>Buy Order No</w:t>
      </w:r>
    </w:p>
    <w:p w14:paraId="28813882" w14:textId="77777777" w:rsidR="00325DBD" w:rsidRPr="00085DBF" w:rsidRDefault="00325DBD" w:rsidP="00325DBD">
      <w:pPr>
        <w:spacing w:line="240" w:lineRule="atLeast"/>
      </w:pPr>
      <w:r w:rsidRPr="00085DBF">
        <w:t>Sell Order No</w:t>
      </w:r>
    </w:p>
    <w:p w14:paraId="28813883" w14:textId="77777777" w:rsidR="00325DBD" w:rsidRPr="00085DBF" w:rsidRDefault="00325DBD" w:rsidP="00325DBD">
      <w:pPr>
        <w:spacing w:line="240" w:lineRule="atLeast"/>
      </w:pPr>
      <w:r w:rsidRPr="00085DBF">
        <w:t>Buy Account No</w:t>
      </w:r>
    </w:p>
    <w:p w14:paraId="28813884" w14:textId="77777777" w:rsidR="00325DBD" w:rsidRPr="00085DBF" w:rsidRDefault="00325DBD" w:rsidP="00325DBD">
      <w:pPr>
        <w:spacing w:line="240" w:lineRule="atLeast"/>
      </w:pPr>
      <w:r w:rsidRPr="00085DBF">
        <w:t>Sell Account No</w:t>
      </w:r>
    </w:p>
    <w:p w14:paraId="28813885" w14:textId="77777777" w:rsidR="00325DBD" w:rsidRPr="00085DBF" w:rsidRDefault="00325DBD" w:rsidP="00325DBD">
      <w:pPr>
        <w:spacing w:line="240" w:lineRule="atLeast"/>
      </w:pPr>
      <w:r w:rsidRPr="00085DBF">
        <w:lastRenderedPageBreak/>
        <w:t>Buy Remarks</w:t>
      </w:r>
    </w:p>
    <w:p w14:paraId="28813886" w14:textId="77777777" w:rsidR="00325DBD" w:rsidRPr="00085DBF" w:rsidRDefault="00325DBD" w:rsidP="00325DBD">
      <w:pPr>
        <w:spacing w:line="240" w:lineRule="atLeast"/>
      </w:pPr>
      <w:r w:rsidRPr="00085DBF">
        <w:t>Sell Remarks</w:t>
      </w:r>
    </w:p>
    <w:p w14:paraId="28813887" w14:textId="77777777" w:rsidR="00325DBD" w:rsidRPr="00085DBF" w:rsidRDefault="00325DBD" w:rsidP="00325DBD">
      <w:pPr>
        <w:spacing w:line="240" w:lineRule="atLeast"/>
      </w:pPr>
      <w:r w:rsidRPr="00085DBF">
        <w:t>Buy Position</w:t>
      </w:r>
    </w:p>
    <w:p w14:paraId="28813888" w14:textId="77777777" w:rsidR="00325DBD" w:rsidRPr="00085DBF" w:rsidRDefault="00325DBD" w:rsidP="00325DBD">
      <w:pPr>
        <w:spacing w:line="240" w:lineRule="atLeast"/>
      </w:pPr>
      <w:r w:rsidRPr="00085DBF">
        <w:t>Sell Position</w:t>
      </w:r>
    </w:p>
    <w:p w14:paraId="28813889" w14:textId="77777777" w:rsidR="00325DBD" w:rsidRPr="00085DBF" w:rsidRDefault="00325DBD" w:rsidP="00325DBD">
      <w:pPr>
        <w:spacing w:line="240" w:lineRule="atLeast"/>
      </w:pPr>
      <w:r w:rsidRPr="00085DBF">
        <w:t>Buy Proprietor Client Flag</w:t>
      </w:r>
    </w:p>
    <w:p w14:paraId="2881388A" w14:textId="77777777" w:rsidR="00325DBD" w:rsidRPr="00085DBF" w:rsidRDefault="00325DBD" w:rsidP="00325DBD">
      <w:pPr>
        <w:spacing w:line="240" w:lineRule="atLeast"/>
      </w:pPr>
      <w:r w:rsidRPr="00085DBF">
        <w:t>Sell Proprietor Client Flag</w:t>
      </w:r>
    </w:p>
    <w:p w14:paraId="2881388B" w14:textId="77777777" w:rsidR="00325DBD" w:rsidRPr="00085DBF" w:rsidRDefault="00325DBD" w:rsidP="00325DBD">
      <w:pPr>
        <w:spacing w:line="240" w:lineRule="atLeast"/>
      </w:pPr>
      <w:r w:rsidRPr="00085DBF">
        <w:t>Control Flag</w:t>
      </w:r>
    </w:p>
    <w:p w14:paraId="2881388C" w14:textId="77777777" w:rsidR="00325DBD" w:rsidRPr="00085DBF" w:rsidRDefault="00325DBD" w:rsidP="00325DBD">
      <w:pPr>
        <w:spacing w:line="240" w:lineRule="atLeast"/>
      </w:pPr>
      <w:r w:rsidRPr="00085DBF">
        <w:t>Trade Execution Date Time</w:t>
      </w:r>
    </w:p>
    <w:p w14:paraId="2881388D" w14:textId="77777777" w:rsidR="000321AE" w:rsidRPr="00085DBF" w:rsidRDefault="000321AE" w:rsidP="000321AE">
      <w:pPr>
        <w:spacing w:line="240" w:lineRule="atLeast"/>
      </w:pPr>
    </w:p>
    <w:p w14:paraId="2881388E" w14:textId="77777777" w:rsidR="00303E25" w:rsidRPr="00085DBF" w:rsidRDefault="00303E25" w:rsidP="003F4248">
      <w:pPr>
        <w:pStyle w:val="Heading1"/>
        <w:ind w:left="-142"/>
        <w:jc w:val="both"/>
      </w:pPr>
      <w:bookmarkStart w:id="25" w:name="_Toc56176575"/>
      <w:r w:rsidRPr="00085DBF">
        <w:t>Detailed Trade Report of Futures on 91 Day GOI T-bills for trading members (IRT_TR01) and detailed Trade Report for clearing members (IRT_TR02)</w:t>
      </w:r>
      <w:bookmarkEnd w:id="25"/>
    </w:p>
    <w:p w14:paraId="2881388F" w14:textId="77777777" w:rsidR="00303E25" w:rsidRPr="00085DBF" w:rsidRDefault="00303E25" w:rsidP="00303E25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303E25" w:rsidRPr="00085DBF" w14:paraId="28813894" w14:textId="77777777" w:rsidTr="00303E25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0" w14:textId="77777777" w:rsidR="00303E25" w:rsidRPr="00085DBF" w:rsidRDefault="00303E25" w:rsidP="00303E25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1" w14:textId="77777777" w:rsidR="00303E25" w:rsidRPr="00085DBF" w:rsidRDefault="00303E25" w:rsidP="00303E25">
            <w:pPr>
              <w:spacing w:line="240" w:lineRule="atLeast"/>
            </w:pPr>
            <w:r w:rsidRPr="00085DBF">
              <w:t>IRT_TR01_&lt;MEMBER CODE&gt;_</w:t>
            </w:r>
            <w:r w:rsidR="00DC647F">
              <w:t>&lt;&lt;Exchange Code&gt;&gt;_</w:t>
            </w:r>
            <w:r w:rsidRPr="00085DBF">
              <w:t>DDMMYYYY.CSV.gz</w:t>
            </w:r>
          </w:p>
          <w:p w14:paraId="28813892" w14:textId="77777777" w:rsidR="00303E25" w:rsidRPr="00085DBF" w:rsidRDefault="00303E25" w:rsidP="00303E25">
            <w:pPr>
              <w:spacing w:line="240" w:lineRule="atLeast"/>
            </w:pPr>
            <w:r w:rsidRPr="00085DBF">
              <w:t>IRT_TR02_&lt;MEMBER CODE&gt;_</w:t>
            </w:r>
            <w:r w:rsidR="00DC647F">
              <w:t>&lt;&lt;Exchange Code&gt;&gt;_</w:t>
            </w:r>
            <w:r w:rsidRPr="00085DBF">
              <w:t>DDMMYYYY.CSV.gz</w:t>
            </w:r>
          </w:p>
          <w:p w14:paraId="28813893" w14:textId="77777777" w:rsidR="00303E25" w:rsidRPr="00085DBF" w:rsidRDefault="00303E25" w:rsidP="00303E25"/>
        </w:tc>
      </w:tr>
      <w:tr w:rsidR="00303E25" w:rsidRPr="00085DBF" w14:paraId="28813897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5" w14:textId="77777777" w:rsidR="00303E25" w:rsidRPr="00085DBF" w:rsidRDefault="00303E25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6" w14:textId="77777777" w:rsidR="00303E25" w:rsidRPr="00085DBF" w:rsidRDefault="00303E25" w:rsidP="00303E25">
            <w:r w:rsidRPr="00085DBF">
              <w:t>directory /CDSFTP/X&lt;MEMBER CODE&gt;/REPORTS</w:t>
            </w:r>
          </w:p>
        </w:tc>
      </w:tr>
      <w:tr w:rsidR="00303E25" w:rsidRPr="00085DBF" w14:paraId="2881389A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8" w14:textId="77777777" w:rsidR="00303E25" w:rsidRPr="00085DBF" w:rsidRDefault="00303E25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9" w14:textId="77777777" w:rsidR="00303E25" w:rsidRPr="00085DBF" w:rsidRDefault="00303E25" w:rsidP="00303E25">
            <w:r w:rsidRPr="00085DBF">
              <w:t>comma separated file format (CSV)</w:t>
            </w:r>
          </w:p>
        </w:tc>
      </w:tr>
    </w:tbl>
    <w:p w14:paraId="2881389B" w14:textId="77777777" w:rsidR="00CC1C26" w:rsidRPr="00085DBF" w:rsidRDefault="00CC1C26" w:rsidP="00CC1C26">
      <w:pPr>
        <w:spacing w:line="240" w:lineRule="atLeast"/>
        <w:jc w:val="both"/>
        <w:rPr>
          <w:b/>
          <w:bCs/>
          <w:lang w:val="en-IN"/>
        </w:rPr>
      </w:pPr>
    </w:p>
    <w:p w14:paraId="2881389C" w14:textId="77777777" w:rsidR="00303E25" w:rsidRPr="00085DBF" w:rsidRDefault="00CC1C26" w:rsidP="00CC1C26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9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Number</w:t>
      </w:r>
    </w:p>
    <w:p w14:paraId="2881389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Date</w:t>
      </w:r>
    </w:p>
    <w:p w14:paraId="2881389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Activity Type</w:t>
      </w:r>
    </w:p>
    <w:p w14:paraId="288138A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Market Type</w:t>
      </w:r>
    </w:p>
    <w:p w14:paraId="288138A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Instrument Type</w:t>
      </w:r>
    </w:p>
    <w:p w14:paraId="288138A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Symbol</w:t>
      </w:r>
    </w:p>
    <w:p w14:paraId="288138A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Last Trading Date</w:t>
      </w:r>
    </w:p>
    <w:p w14:paraId="288138A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Strike Price</w:t>
      </w:r>
    </w:p>
    <w:p w14:paraId="288138A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Option Type</w:t>
      </w:r>
    </w:p>
    <w:p w14:paraId="288138A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Corporate Action level</w:t>
      </w:r>
    </w:p>
    <w:p w14:paraId="288138A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Broker</w:t>
      </w:r>
    </w:p>
    <w:p w14:paraId="288138A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Broker</w:t>
      </w:r>
    </w:p>
    <w:p w14:paraId="288138A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Price</w:t>
      </w:r>
    </w:p>
    <w:p w14:paraId="288138A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Date Time</w:t>
      </w:r>
    </w:p>
    <w:p w14:paraId="288138A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Volume</w:t>
      </w:r>
    </w:p>
    <w:p w14:paraId="288138A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Token No</w:t>
      </w:r>
    </w:p>
    <w:p w14:paraId="288138A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Buy Branch</w:t>
      </w:r>
    </w:p>
    <w:p w14:paraId="288138A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CM Code</w:t>
      </w:r>
    </w:p>
    <w:p w14:paraId="288138A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CM Code</w:t>
      </w:r>
    </w:p>
    <w:p w14:paraId="288138B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Sell Branch</w:t>
      </w:r>
    </w:p>
    <w:p w14:paraId="288138B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Custodial Participant</w:t>
      </w:r>
    </w:p>
    <w:p w14:paraId="288138B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Side Confirmation</w:t>
      </w:r>
    </w:p>
    <w:p w14:paraId="288138B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Custodial Participant</w:t>
      </w:r>
    </w:p>
    <w:p w14:paraId="288138B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Side Confirmation</w:t>
      </w:r>
    </w:p>
    <w:p w14:paraId="288138B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Buy Covered Uncovered Flag    </w:t>
      </w:r>
    </w:p>
    <w:p w14:paraId="288138B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 xml:space="preserve">Sell Covered Uncovered Flag    </w:t>
      </w:r>
    </w:p>
    <w:p w14:paraId="288138B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Buy Old Custodial Participant    </w:t>
      </w:r>
    </w:p>
    <w:p w14:paraId="288138B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Old CM Code</w:t>
      </w:r>
    </w:p>
    <w:p w14:paraId="288138B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Sell Old Custodial Participant     </w:t>
      </w:r>
    </w:p>
    <w:p w14:paraId="288138B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Old CM Code</w:t>
      </w:r>
    </w:p>
    <w:p w14:paraId="288138B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Buyer</w:t>
      </w:r>
    </w:p>
    <w:p w14:paraId="288138B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Seller</w:t>
      </w:r>
    </w:p>
    <w:p w14:paraId="288138B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Order No</w:t>
      </w:r>
    </w:p>
    <w:p w14:paraId="288138B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Order No</w:t>
      </w:r>
    </w:p>
    <w:p w14:paraId="288138B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Account No</w:t>
      </w:r>
    </w:p>
    <w:p w14:paraId="288138C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Account No</w:t>
      </w:r>
    </w:p>
    <w:p w14:paraId="288138C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Remarks</w:t>
      </w:r>
    </w:p>
    <w:p w14:paraId="288138C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Remarks</w:t>
      </w:r>
    </w:p>
    <w:p w14:paraId="288138C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Position</w:t>
      </w:r>
    </w:p>
    <w:p w14:paraId="288138C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Position</w:t>
      </w:r>
    </w:p>
    <w:p w14:paraId="288138C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Proprietor Client Flag</w:t>
      </w:r>
    </w:p>
    <w:p w14:paraId="288138C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Proprietor Client Flag</w:t>
      </w:r>
    </w:p>
    <w:p w14:paraId="288138C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Control Flag</w:t>
      </w:r>
    </w:p>
    <w:p w14:paraId="288138C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Execution Date Time</w:t>
      </w:r>
    </w:p>
    <w:p w14:paraId="288138C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YTM</w:t>
      </w:r>
    </w:p>
    <w:p w14:paraId="288138C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Valuation Price</w:t>
      </w:r>
    </w:p>
    <w:p w14:paraId="288138C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Contract Value</w:t>
      </w:r>
    </w:p>
    <w:p w14:paraId="288138CC" w14:textId="77777777" w:rsidR="00CC1C26" w:rsidRPr="00085DBF" w:rsidRDefault="00CC1C26" w:rsidP="00303E25">
      <w:pPr>
        <w:spacing w:line="240" w:lineRule="atLeast"/>
      </w:pPr>
    </w:p>
    <w:p w14:paraId="288138CD" w14:textId="77777777" w:rsidR="000321AE" w:rsidRPr="00085DBF" w:rsidRDefault="00951910" w:rsidP="003F4248">
      <w:pPr>
        <w:pStyle w:val="Heading1"/>
        <w:ind w:left="-142"/>
      </w:pPr>
      <w:bookmarkStart w:id="26" w:name="_Toc56176576"/>
      <w:r w:rsidRPr="00085DBF">
        <w:t>Detailed P</w:t>
      </w:r>
      <w:r w:rsidR="000321AE" w:rsidRPr="00085DBF">
        <w:t>osition file for tradi</w:t>
      </w:r>
      <w:r w:rsidRPr="00085DBF">
        <w:t>ng members (PS03) and detailed P</w:t>
      </w:r>
      <w:r w:rsidR="000321AE" w:rsidRPr="00085DBF">
        <w:t>osition file for clearing members (PS04)</w:t>
      </w:r>
      <w:bookmarkEnd w:id="26"/>
    </w:p>
    <w:p w14:paraId="288138CE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Currency Futures Position file for Trading Member (CUR_PS03)</w:t>
      </w:r>
    </w:p>
    <w:p w14:paraId="288138CF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Currency Futures Position file for Clearing Member (CUR_PS04)</w:t>
      </w:r>
    </w:p>
    <w:p w14:paraId="288138D0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Interest Rate Futures Position file for Trading Member (IRF_PS03)</w:t>
      </w:r>
    </w:p>
    <w:p w14:paraId="288138D1" w14:textId="77777777" w:rsidR="00860DEE" w:rsidRPr="00085DBF" w:rsidRDefault="00303E25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Interest Rate Futures Position file for Clearing Member (IRF_PS04)</w:t>
      </w:r>
    </w:p>
    <w:p w14:paraId="288138D2" w14:textId="77777777" w:rsidR="00860DEE" w:rsidRPr="001113AD" w:rsidRDefault="00860DEE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1113AD">
        <w:t>Provisional Consolidated Position file for Trading Member (X_PROV_PS03)</w:t>
      </w:r>
    </w:p>
    <w:p w14:paraId="288138D3" w14:textId="77777777" w:rsidR="00860DEE" w:rsidRPr="001113AD" w:rsidRDefault="00860DEE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1113AD">
        <w:t>Provisional Consolidated Position file for Clearing Member (X_PROV_PS04)</w:t>
      </w:r>
    </w:p>
    <w:p w14:paraId="288138D4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Consolidated Position file for Trading Member (X_PS03)</w:t>
      </w:r>
    </w:p>
    <w:p w14:paraId="288138D5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Consolidated Position file for Clearing Member (X_PS04)</w:t>
      </w:r>
    </w:p>
    <w:p w14:paraId="288138D6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for Trading Member (X_PS03_P)</w:t>
      </w:r>
    </w:p>
    <w:p w14:paraId="288138D7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for Clearing Member (X_PS04_P)</w:t>
      </w:r>
    </w:p>
    <w:p w14:paraId="288138D8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of futures on 91 Day GOI T-bills for Trading Member (IRT_PS03_P)</w:t>
      </w:r>
    </w:p>
    <w:p w14:paraId="288138D9" w14:textId="77777777" w:rsidR="00303E25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of futures on 91 Day GOI T-bills for Clearing Member (IRT_PS04_P)</w:t>
      </w:r>
    </w:p>
    <w:p w14:paraId="288138DA" w14:textId="77777777" w:rsidR="00411CFD" w:rsidRDefault="00411CFD" w:rsidP="0073625A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>
        <w:t>Provisional Position file for Futures on Overnight call rate ( MIBOR) for Trading Member on expiry (IRF_PS03_P)</w:t>
      </w:r>
    </w:p>
    <w:p w14:paraId="288138DB" w14:textId="77777777" w:rsidR="00411CFD" w:rsidRDefault="00411CFD" w:rsidP="0073625A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>
        <w:t>Provisional Position file for Futures on Overnight call rate (MIBOR) for Clearing Member on expiry (IRF _PS04_P)</w:t>
      </w:r>
    </w:p>
    <w:p w14:paraId="288138DC" w14:textId="77777777" w:rsidR="00411CFD" w:rsidRPr="00085DBF" w:rsidRDefault="00411CFD" w:rsidP="0073625A">
      <w:pPr>
        <w:widowControl w:val="0"/>
        <w:tabs>
          <w:tab w:val="left" w:pos="851"/>
        </w:tabs>
        <w:adjustRightInd w:val="0"/>
        <w:spacing w:line="240" w:lineRule="atLeast"/>
        <w:ind w:left="66"/>
        <w:jc w:val="both"/>
      </w:pPr>
    </w:p>
    <w:p w14:paraId="288138DD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0321AE" w:rsidRPr="00085DBF" w14:paraId="288138EC" w14:textId="77777777" w:rsidTr="00303E25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DE" w14:textId="77777777" w:rsidR="000321AE" w:rsidRPr="00157CFA" w:rsidRDefault="000321AE" w:rsidP="00303E25">
            <w:r w:rsidRPr="00157CFA">
              <w:lastRenderedPageBreak/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DF" w14:textId="77777777" w:rsidR="000321AE" w:rsidRPr="00157CFA" w:rsidRDefault="000321AE" w:rsidP="00303E25">
            <w:pPr>
              <w:spacing w:line="240" w:lineRule="atLeast"/>
            </w:pPr>
            <w:r w:rsidRPr="00157CFA">
              <w:t>CUR_PS03_&lt;MEMBER CODE&gt;_DDMMYYYY.CSV.gz</w:t>
            </w:r>
          </w:p>
          <w:p w14:paraId="288138E0" w14:textId="77777777" w:rsidR="000321AE" w:rsidRPr="00157CFA" w:rsidRDefault="000321AE" w:rsidP="00303E25">
            <w:pPr>
              <w:spacing w:line="240" w:lineRule="atLeast"/>
            </w:pPr>
            <w:r w:rsidRPr="00157CFA">
              <w:t>CUR_PS04_&lt;MEMBER CODE&gt;_DDMMYYYY.CSV.gz</w:t>
            </w:r>
          </w:p>
          <w:p w14:paraId="288138E1" w14:textId="77777777" w:rsidR="000321AE" w:rsidRPr="00157CFA" w:rsidRDefault="000321AE" w:rsidP="00303E25">
            <w:pPr>
              <w:spacing w:line="240" w:lineRule="atLeast"/>
            </w:pPr>
            <w:r w:rsidRPr="00157CFA">
              <w:t>IRF_PS03_&lt;MEMBER CODE&gt;_DDMMYYYY.CSV.gz</w:t>
            </w:r>
          </w:p>
          <w:p w14:paraId="288138E2" w14:textId="77777777" w:rsidR="000321AE" w:rsidRPr="00157CFA" w:rsidRDefault="000321AE" w:rsidP="00303E25">
            <w:pPr>
              <w:spacing w:line="240" w:lineRule="atLeast"/>
            </w:pPr>
            <w:r w:rsidRPr="00157CFA">
              <w:t>IRF_PS04_&lt;MEMBER CODE&gt;_DDMMYYYY.CSV.gz</w:t>
            </w:r>
          </w:p>
          <w:p w14:paraId="288138E3" w14:textId="77777777" w:rsidR="000321AE" w:rsidRPr="00157CFA" w:rsidRDefault="000321AE" w:rsidP="00303E25">
            <w:r w:rsidRPr="00157CFA">
              <w:t xml:space="preserve">X_PS03_&lt;MEMBER CODE&gt;_DDMMYYYY.CSV.gz </w:t>
            </w:r>
            <w:r w:rsidRPr="00157CFA">
              <w:br/>
              <w:t>X_PS04_&lt;MEMBER CODE&gt;_DDMMYYYY.CSV.gz</w:t>
            </w:r>
          </w:p>
          <w:p w14:paraId="288138E4" w14:textId="77777777" w:rsidR="00CF6287" w:rsidRPr="001113AD" w:rsidRDefault="00CF6287" w:rsidP="00303E25">
            <w:r w:rsidRPr="001113AD">
              <w:t>X_PROV_PS03&lt;MEMBER CODE&gt;_DDMMYYYY.CSV.gz</w:t>
            </w:r>
          </w:p>
          <w:p w14:paraId="288138E5" w14:textId="77777777" w:rsidR="00CF6287" w:rsidRPr="00157CFA" w:rsidRDefault="00CF6287" w:rsidP="00CF6287">
            <w:r w:rsidRPr="001113AD">
              <w:t>X_PROV_PS04&lt;MEMBER CODE&gt;_DDMMYYYY.CSV.gz</w:t>
            </w:r>
          </w:p>
          <w:p w14:paraId="288138E6" w14:textId="77777777" w:rsidR="000321AE" w:rsidRPr="00157CFA" w:rsidRDefault="000321AE" w:rsidP="00303E25">
            <w:r w:rsidRPr="00157CFA">
              <w:t>X_PS03_P_&lt;MEMBER CODE&gt;_DDMMYYYY.CSV.gz *</w:t>
            </w:r>
          </w:p>
          <w:p w14:paraId="288138E7" w14:textId="77777777" w:rsidR="000321AE" w:rsidRPr="00157CFA" w:rsidRDefault="000321AE" w:rsidP="00303E25">
            <w:r w:rsidRPr="00157CFA">
              <w:t>X_PS04_P_&lt;MEMBER CODE&gt;_DDMMYYYY.CSV.gz *</w:t>
            </w:r>
          </w:p>
          <w:p w14:paraId="288138E8" w14:textId="77777777" w:rsidR="000321AE" w:rsidRPr="00157CFA" w:rsidRDefault="000321AE" w:rsidP="00303E25">
            <w:r w:rsidRPr="00157CFA">
              <w:t>IRT_PS03_P_&lt;MEMBER CODE&gt;_DDMMYYYY.CSV.gz**</w:t>
            </w:r>
          </w:p>
          <w:p w14:paraId="288138E9" w14:textId="77777777" w:rsidR="000321AE" w:rsidRDefault="000321AE" w:rsidP="00303E25">
            <w:r w:rsidRPr="00157CFA">
              <w:t>IRT_PS04_P_&lt;MEMBER CODE&gt;_DDMMYYYY.CSV.gz**</w:t>
            </w:r>
          </w:p>
          <w:p w14:paraId="288138EA" w14:textId="77777777" w:rsidR="00411CFD" w:rsidRDefault="00411CFD" w:rsidP="00411CFD">
            <w:r>
              <w:t>IRF_PS03_P_&lt;MEMBER CODE&gt;_DDMMYYYY.CSV.gz***</w:t>
            </w:r>
          </w:p>
          <w:p w14:paraId="288138EB" w14:textId="77777777" w:rsidR="00411CFD" w:rsidRPr="00085DBF" w:rsidRDefault="00411CFD" w:rsidP="00411CFD">
            <w:r>
              <w:t>IRF_PS04_P_&lt;MEMBER CODE&gt;_DDMMYYYY.CSV.gz***</w:t>
            </w:r>
          </w:p>
        </w:tc>
      </w:tr>
      <w:tr w:rsidR="000321AE" w:rsidRPr="00085DBF" w14:paraId="288138EF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ED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EE" w14:textId="77777777" w:rsidR="000321AE" w:rsidRPr="00085DBF" w:rsidRDefault="000321AE" w:rsidP="00303E25">
            <w:r w:rsidRPr="00085DBF">
              <w:t>directory /CDSFTP/X&lt;MEMBER CODE&gt;/REPORTS</w:t>
            </w:r>
          </w:p>
        </w:tc>
      </w:tr>
      <w:tr w:rsidR="000321AE" w:rsidRPr="00085DBF" w14:paraId="288138F2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F0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F1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8F3" w14:textId="77777777" w:rsidR="000321AE" w:rsidRPr="00085DBF" w:rsidRDefault="000321AE" w:rsidP="000321AE">
      <w:pPr>
        <w:spacing w:line="240" w:lineRule="atLeast"/>
      </w:pPr>
    </w:p>
    <w:p w14:paraId="288138F4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F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Position Date</w:t>
      </w:r>
    </w:p>
    <w:p w14:paraId="288138F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Segment Indicator</w:t>
      </w:r>
    </w:p>
    <w:p w14:paraId="288138F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Settlement Type</w:t>
      </w:r>
    </w:p>
    <w:p w14:paraId="288138F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Clearing Member Code</w:t>
      </w:r>
    </w:p>
    <w:p w14:paraId="288138F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Member Type</w:t>
      </w:r>
    </w:p>
    <w:p w14:paraId="288138F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Trading Member Code</w:t>
      </w:r>
    </w:p>
    <w:p w14:paraId="288138F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Account Type</w:t>
      </w:r>
    </w:p>
    <w:p w14:paraId="288138F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Client Account / Code</w:t>
      </w:r>
    </w:p>
    <w:p w14:paraId="288138F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Instrument Type</w:t>
      </w:r>
    </w:p>
    <w:p w14:paraId="288138F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Symbol</w:t>
      </w:r>
    </w:p>
    <w:p w14:paraId="288138F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Last Trading Date</w:t>
      </w:r>
    </w:p>
    <w:p w14:paraId="2881390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Strike Price</w:t>
      </w:r>
    </w:p>
    <w:p w14:paraId="2881390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Option Type</w:t>
      </w:r>
    </w:p>
    <w:p w14:paraId="2881390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CA Level</w:t>
      </w:r>
    </w:p>
    <w:p w14:paraId="2881390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Long Quantity</w:t>
      </w:r>
    </w:p>
    <w:p w14:paraId="2881390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Long Value</w:t>
      </w:r>
    </w:p>
    <w:p w14:paraId="2881390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Short Quantity</w:t>
      </w:r>
    </w:p>
    <w:p w14:paraId="2881390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Short Value</w:t>
      </w:r>
    </w:p>
    <w:p w14:paraId="2881390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Buy Open Quantity</w:t>
      </w:r>
    </w:p>
    <w:p w14:paraId="2881390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Buy Open Value</w:t>
      </w:r>
    </w:p>
    <w:p w14:paraId="2881390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Sell Open Quantity</w:t>
      </w:r>
    </w:p>
    <w:p w14:paraId="2881390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Sell Open Value</w:t>
      </w:r>
    </w:p>
    <w:p w14:paraId="2881390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Quantity</w:t>
      </w:r>
    </w:p>
    <w:p w14:paraId="2881390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Value</w:t>
      </w:r>
    </w:p>
    <w:p w14:paraId="2881390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Quantity</w:t>
      </w:r>
    </w:p>
    <w:p w14:paraId="2881390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Value</w:t>
      </w:r>
    </w:p>
    <w:p w14:paraId="2881390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Exercised Quantity</w:t>
      </w:r>
    </w:p>
    <w:p w14:paraId="2881391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Assigned Quantity</w:t>
      </w:r>
    </w:p>
    <w:p w14:paraId="2881391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Quantity</w:t>
      </w:r>
    </w:p>
    <w:p w14:paraId="2881391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Value</w:t>
      </w:r>
    </w:p>
    <w:p w14:paraId="2881391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Quantity</w:t>
      </w:r>
    </w:p>
    <w:p w14:paraId="2881391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Value</w:t>
      </w:r>
    </w:p>
    <w:p w14:paraId="2881391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Settlement Price</w:t>
      </w:r>
    </w:p>
    <w:p w14:paraId="2881391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Net Premium</w:t>
      </w:r>
    </w:p>
    <w:p w14:paraId="2881391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Daily MTM Settlement Value</w:t>
      </w:r>
    </w:p>
    <w:p w14:paraId="2881391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Futures Final Settlement Value</w:t>
      </w:r>
    </w:p>
    <w:p w14:paraId="2881391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Exercised / Assigned Value</w:t>
      </w:r>
    </w:p>
    <w:p w14:paraId="2881391A" w14:textId="77777777" w:rsidR="00CC1C26" w:rsidRPr="00085DBF" w:rsidRDefault="00CC1C26" w:rsidP="000321AE">
      <w:pPr>
        <w:spacing w:line="240" w:lineRule="atLeast"/>
      </w:pPr>
    </w:p>
    <w:p w14:paraId="2881391B" w14:textId="77777777" w:rsidR="00CC1C26" w:rsidRPr="00085DBF" w:rsidRDefault="00CC1C26" w:rsidP="000321AE">
      <w:pPr>
        <w:spacing w:line="240" w:lineRule="atLeast"/>
      </w:pPr>
    </w:p>
    <w:p w14:paraId="2881391C" w14:textId="77777777" w:rsidR="000321AE" w:rsidRPr="00085DBF" w:rsidRDefault="000321AE" w:rsidP="000321AE">
      <w:pPr>
        <w:spacing w:line="240" w:lineRule="atLeast"/>
      </w:pPr>
      <w:r w:rsidRPr="00085DBF">
        <w:t>* The provisional report (X_PS03_P &amp; X_PS04_P) shall be provided only on the last trading day of a Currency contract.</w:t>
      </w:r>
    </w:p>
    <w:p w14:paraId="2881391D" w14:textId="77777777" w:rsidR="000321AE" w:rsidRPr="00085DBF" w:rsidRDefault="000321AE" w:rsidP="000321AE">
      <w:pPr>
        <w:spacing w:line="240" w:lineRule="atLeast"/>
      </w:pPr>
      <w:r w:rsidRPr="00085DBF">
        <w:t>** The provisional report (IRT_PS03_P &amp; IRT_PS04_P) shall be provided only on the last trading day of a futures contract on 91 Day GOI T-bills.</w:t>
      </w:r>
    </w:p>
    <w:p w14:paraId="2881391E" w14:textId="77777777" w:rsidR="00411CFD" w:rsidRPr="00085DBF" w:rsidRDefault="00411CFD" w:rsidP="00411CFD">
      <w:pPr>
        <w:spacing w:line="240" w:lineRule="atLeast"/>
      </w:pPr>
      <w:r>
        <w:t>***</w:t>
      </w:r>
      <w:r w:rsidRPr="00411CFD">
        <w:t xml:space="preserve"> </w:t>
      </w:r>
      <w:r w:rsidRPr="00085DBF">
        <w:t>The provisional report (IR</w:t>
      </w:r>
      <w:r>
        <w:t>F</w:t>
      </w:r>
      <w:r w:rsidRPr="00085DBF">
        <w:t>_PS03_P &amp; IR</w:t>
      </w:r>
      <w:r>
        <w:t>F</w:t>
      </w:r>
      <w:r w:rsidRPr="00085DBF">
        <w:t>_PS04_P) shall be provided only on the last trading day of a futures contract on</w:t>
      </w:r>
      <w:r>
        <w:t xml:space="preserve"> overnight call rate (MIBOR)</w:t>
      </w:r>
      <w:r w:rsidRPr="00085DBF">
        <w:t>.</w:t>
      </w:r>
    </w:p>
    <w:p w14:paraId="2881391F" w14:textId="77777777" w:rsidR="000321AE" w:rsidRPr="00085DBF" w:rsidRDefault="000321AE" w:rsidP="000321AE">
      <w:pPr>
        <w:spacing w:line="240" w:lineRule="atLeast"/>
      </w:pPr>
    </w:p>
    <w:p w14:paraId="28813920" w14:textId="77777777" w:rsidR="00DC647F" w:rsidRPr="00DC647F" w:rsidRDefault="00DC647F" w:rsidP="00DC647F">
      <w:pPr>
        <w:pStyle w:val="Heading1"/>
        <w:ind w:left="-142"/>
      </w:pPr>
      <w:bookmarkStart w:id="27" w:name="_Toc56176577"/>
      <w:r w:rsidRPr="00DC647F">
        <w:t>Exchange wise positions to trading/clearing member (PS05 and PS06)</w:t>
      </w:r>
      <w:bookmarkEnd w:id="27"/>
    </w:p>
    <w:p w14:paraId="28813921" w14:textId="77777777" w:rsidR="00DC647F" w:rsidRDefault="00DC647F" w:rsidP="00DC647F">
      <w:pPr>
        <w:spacing w:line="240" w:lineRule="atLeast"/>
        <w:jc w:val="both"/>
        <w:rPr>
          <w:lang w:val="en-IN"/>
        </w:rPr>
      </w:pPr>
      <w:r w:rsidRPr="004830F1">
        <w:rPr>
          <w:i/>
          <w:iCs/>
          <w:lang w:val="en-IN"/>
        </w:rPr>
        <w:t>Naming convention</w:t>
      </w:r>
      <w:r w:rsidRPr="004830F1">
        <w:rPr>
          <w:lang w:val="en-IN"/>
        </w:rPr>
        <w:t xml:space="preserve"> </w:t>
      </w:r>
      <w:r>
        <w:rPr>
          <w:lang w:val="en-IN"/>
        </w:rPr>
        <w:t>X</w:t>
      </w:r>
      <w:r w:rsidRPr="004830F1">
        <w:rPr>
          <w:lang w:val="en-IN"/>
        </w:rPr>
        <w:t>_PS0</w:t>
      </w:r>
      <w:r>
        <w:rPr>
          <w:lang w:val="en-IN"/>
        </w:rPr>
        <w:t>5</w:t>
      </w:r>
      <w:r w:rsidRPr="004830F1">
        <w:rPr>
          <w:lang w:val="en-IN"/>
        </w:rPr>
        <w:t>_&lt;MEMBER CODE&gt;_DDMMYYYY.CSV.gz </w:t>
      </w:r>
      <w:r>
        <w:rPr>
          <w:lang w:val="en-IN"/>
        </w:rPr>
        <w:t>for the trading member</w:t>
      </w:r>
    </w:p>
    <w:p w14:paraId="28813922" w14:textId="77777777" w:rsidR="00DC647F" w:rsidRPr="004830F1" w:rsidRDefault="00DC647F" w:rsidP="00DC647F">
      <w:pPr>
        <w:spacing w:line="240" w:lineRule="atLeast"/>
        <w:jc w:val="both"/>
      </w:pPr>
      <w:r>
        <w:rPr>
          <w:lang w:val="en-IN"/>
        </w:rPr>
        <w:t>X</w:t>
      </w:r>
      <w:r w:rsidRPr="004830F1">
        <w:rPr>
          <w:lang w:val="en-IN"/>
        </w:rPr>
        <w:t>_PS0</w:t>
      </w:r>
      <w:r>
        <w:rPr>
          <w:lang w:val="en-IN"/>
        </w:rPr>
        <w:t>6</w:t>
      </w:r>
      <w:r w:rsidRPr="004830F1">
        <w:rPr>
          <w:lang w:val="en-IN"/>
        </w:rPr>
        <w:t>_&lt;MEMBER CODE&gt;_DDMMYYYY.CSV.gz </w:t>
      </w:r>
      <w:r>
        <w:rPr>
          <w:lang w:val="en-IN"/>
        </w:rPr>
        <w:t>for the clearing member</w:t>
      </w:r>
    </w:p>
    <w:p w14:paraId="28813923" w14:textId="77777777" w:rsidR="00DC647F" w:rsidRPr="004830F1" w:rsidRDefault="00DC647F" w:rsidP="00DC647F">
      <w:pPr>
        <w:spacing w:line="240" w:lineRule="atLeast"/>
        <w:jc w:val="both"/>
      </w:pPr>
      <w:r w:rsidRPr="004830F1">
        <w:rPr>
          <w:i/>
          <w:iCs/>
          <w:lang w:val="en-IN"/>
        </w:rPr>
        <w:t>File Location:</w:t>
      </w:r>
      <w:r w:rsidRPr="004830F1">
        <w:rPr>
          <w:lang w:val="en-IN"/>
        </w:rPr>
        <w:t xml:space="preserve"> /</w:t>
      </w:r>
      <w:r>
        <w:rPr>
          <w:lang w:val="en-IN"/>
        </w:rPr>
        <w:t>CDS</w:t>
      </w:r>
      <w:r w:rsidRPr="004830F1">
        <w:rPr>
          <w:lang w:val="en-IN"/>
        </w:rPr>
        <w:t>FTP/</w:t>
      </w:r>
      <w:r>
        <w:rPr>
          <w:lang w:val="en-IN"/>
        </w:rPr>
        <w:t>X</w:t>
      </w:r>
      <w:r w:rsidRPr="004830F1">
        <w:rPr>
          <w:lang w:val="en-IN"/>
        </w:rPr>
        <w:t>&lt;MEMBER CODE&gt;/REPORTS</w:t>
      </w:r>
    </w:p>
    <w:p w14:paraId="28813924" w14:textId="77777777" w:rsidR="00DC647F" w:rsidRPr="004830F1" w:rsidRDefault="00DC647F" w:rsidP="00DC647F">
      <w:pPr>
        <w:spacing w:line="240" w:lineRule="atLeast"/>
        <w:jc w:val="both"/>
      </w:pPr>
      <w:r w:rsidRPr="004830F1">
        <w:rPr>
          <w:i/>
          <w:iCs/>
          <w:lang w:val="en-IN"/>
        </w:rPr>
        <w:t xml:space="preserve">Format:        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4560"/>
      </w:tblGrid>
      <w:tr w:rsidR="00DC647F" w:rsidRPr="006E2050" w14:paraId="28813927" w14:textId="77777777" w:rsidTr="00DC647F">
        <w:tc>
          <w:tcPr>
            <w:tcW w:w="4916" w:type="dxa"/>
          </w:tcPr>
          <w:p w14:paraId="28813925" w14:textId="77777777" w:rsidR="00DC647F" w:rsidRPr="001319D4" w:rsidRDefault="00DC647F" w:rsidP="00DC647F">
            <w:pPr>
              <w:spacing w:line="240" w:lineRule="atLeast"/>
              <w:jc w:val="both"/>
              <w:rPr>
                <w:b/>
              </w:rPr>
            </w:pPr>
            <w:r w:rsidRPr="001319D4">
              <w:rPr>
                <w:b/>
              </w:rPr>
              <w:t>Filed Name</w:t>
            </w:r>
          </w:p>
        </w:tc>
        <w:tc>
          <w:tcPr>
            <w:tcW w:w="4917" w:type="dxa"/>
          </w:tcPr>
          <w:p w14:paraId="28813926" w14:textId="77777777" w:rsidR="00DC647F" w:rsidRPr="001319D4" w:rsidRDefault="00DC647F" w:rsidP="00DC647F">
            <w:pPr>
              <w:spacing w:line="240" w:lineRule="atLeast"/>
              <w:jc w:val="both"/>
              <w:rPr>
                <w:b/>
              </w:rPr>
            </w:pPr>
            <w:r w:rsidRPr="001319D4">
              <w:rPr>
                <w:b/>
              </w:rPr>
              <w:t>Descriptor</w:t>
            </w:r>
          </w:p>
        </w:tc>
      </w:tr>
      <w:tr w:rsidR="00DC647F" w:rsidRPr="006E2050" w14:paraId="2881392A" w14:textId="77777777" w:rsidTr="00DC647F">
        <w:tc>
          <w:tcPr>
            <w:tcW w:w="4916" w:type="dxa"/>
          </w:tcPr>
          <w:p w14:paraId="28813928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Position Date</w:t>
            </w:r>
          </w:p>
        </w:tc>
        <w:tc>
          <w:tcPr>
            <w:tcW w:w="4917" w:type="dxa"/>
          </w:tcPr>
          <w:p w14:paraId="28813929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Date</w:t>
            </w:r>
          </w:p>
        </w:tc>
      </w:tr>
      <w:tr w:rsidR="00DC647F" w:rsidRPr="006E2050" w14:paraId="2881392D" w14:textId="77777777" w:rsidTr="00DC647F">
        <w:tc>
          <w:tcPr>
            <w:tcW w:w="4916" w:type="dxa"/>
          </w:tcPr>
          <w:p w14:paraId="2881392B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Segment Indicator</w:t>
            </w:r>
          </w:p>
        </w:tc>
        <w:tc>
          <w:tcPr>
            <w:tcW w:w="4917" w:type="dxa"/>
          </w:tcPr>
          <w:p w14:paraId="2881392C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'X' for CD segment</w:t>
            </w:r>
          </w:p>
        </w:tc>
      </w:tr>
      <w:tr w:rsidR="00DC647F" w:rsidRPr="006E2050" w14:paraId="28813930" w14:textId="77777777" w:rsidTr="00DC647F">
        <w:tc>
          <w:tcPr>
            <w:tcW w:w="4916" w:type="dxa"/>
          </w:tcPr>
          <w:p w14:paraId="2881392E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Clearing Member Code</w:t>
            </w:r>
          </w:p>
        </w:tc>
        <w:tc>
          <w:tcPr>
            <w:tcW w:w="4917" w:type="dxa"/>
          </w:tcPr>
          <w:p w14:paraId="2881392F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CM Code</w:t>
            </w:r>
          </w:p>
        </w:tc>
      </w:tr>
      <w:tr w:rsidR="00DC647F" w:rsidRPr="006E2050" w14:paraId="28813933" w14:textId="77777777" w:rsidTr="00DC647F">
        <w:tc>
          <w:tcPr>
            <w:tcW w:w="4916" w:type="dxa"/>
          </w:tcPr>
          <w:p w14:paraId="28813931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Member Type</w:t>
            </w:r>
          </w:p>
        </w:tc>
        <w:tc>
          <w:tcPr>
            <w:tcW w:w="4917" w:type="dxa"/>
          </w:tcPr>
          <w:p w14:paraId="28813932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'M' for TM/ 'C' for CP</w:t>
            </w:r>
          </w:p>
        </w:tc>
      </w:tr>
      <w:tr w:rsidR="00DC647F" w:rsidRPr="006E2050" w14:paraId="28813936" w14:textId="77777777" w:rsidTr="00DC647F">
        <w:tc>
          <w:tcPr>
            <w:tcW w:w="4916" w:type="dxa"/>
          </w:tcPr>
          <w:p w14:paraId="28813934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Trading Member Code</w:t>
            </w:r>
          </w:p>
        </w:tc>
        <w:tc>
          <w:tcPr>
            <w:tcW w:w="4917" w:type="dxa"/>
          </w:tcPr>
          <w:p w14:paraId="28813935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TM Code / CP Code</w:t>
            </w:r>
          </w:p>
        </w:tc>
      </w:tr>
      <w:tr w:rsidR="00DC647F" w:rsidRPr="006E2050" w14:paraId="28813939" w14:textId="77777777" w:rsidTr="00DC647F">
        <w:tc>
          <w:tcPr>
            <w:tcW w:w="4916" w:type="dxa"/>
          </w:tcPr>
          <w:p w14:paraId="28813937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Account Type</w:t>
            </w:r>
          </w:p>
        </w:tc>
        <w:tc>
          <w:tcPr>
            <w:tcW w:w="4917" w:type="dxa"/>
          </w:tcPr>
          <w:p w14:paraId="28813938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'P' for proprietary 'C' for client</w:t>
            </w:r>
          </w:p>
        </w:tc>
      </w:tr>
      <w:tr w:rsidR="00DC647F" w:rsidRPr="006E2050" w14:paraId="2881393C" w14:textId="77777777" w:rsidTr="00DC647F">
        <w:tc>
          <w:tcPr>
            <w:tcW w:w="4916" w:type="dxa"/>
          </w:tcPr>
          <w:p w14:paraId="2881393A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Client Account / Code</w:t>
            </w:r>
          </w:p>
        </w:tc>
        <w:tc>
          <w:tcPr>
            <w:tcW w:w="4917" w:type="dxa"/>
          </w:tcPr>
          <w:p w14:paraId="2881393B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Client Account No. / Code</w:t>
            </w:r>
          </w:p>
        </w:tc>
      </w:tr>
      <w:tr w:rsidR="00DC647F" w:rsidRPr="006E2050" w14:paraId="2881393F" w14:textId="77777777" w:rsidTr="00DC647F">
        <w:tc>
          <w:tcPr>
            <w:tcW w:w="4916" w:type="dxa"/>
          </w:tcPr>
          <w:p w14:paraId="2881393D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Instrument Type</w:t>
            </w:r>
          </w:p>
        </w:tc>
        <w:tc>
          <w:tcPr>
            <w:tcW w:w="4917" w:type="dxa"/>
          </w:tcPr>
          <w:p w14:paraId="2881393E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FUTCUR / OPTCUR / FUTIRC/OPTIRC</w:t>
            </w:r>
          </w:p>
        </w:tc>
      </w:tr>
      <w:tr w:rsidR="00DC647F" w:rsidRPr="006E2050" w14:paraId="28813942" w14:textId="77777777" w:rsidTr="00DC647F">
        <w:tc>
          <w:tcPr>
            <w:tcW w:w="4916" w:type="dxa"/>
          </w:tcPr>
          <w:p w14:paraId="28813940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Applicable Symbol</w:t>
            </w:r>
          </w:p>
        </w:tc>
        <w:tc>
          <w:tcPr>
            <w:tcW w:w="4917" w:type="dxa"/>
          </w:tcPr>
          <w:p w14:paraId="28813941" w14:textId="77777777" w:rsidR="00DC647F" w:rsidRPr="006E2050" w:rsidRDefault="00DC647F" w:rsidP="00DC647F">
            <w:pPr>
              <w:spacing w:line="240" w:lineRule="atLeast"/>
              <w:jc w:val="both"/>
            </w:pPr>
            <w:r w:rsidRPr="00DC647F">
              <w:t>USDINR/10YGS7</w:t>
            </w:r>
          </w:p>
        </w:tc>
      </w:tr>
      <w:tr w:rsidR="00DC647F" w14:paraId="28813945" w14:textId="77777777" w:rsidTr="00DC647F">
        <w:tc>
          <w:tcPr>
            <w:tcW w:w="4916" w:type="dxa"/>
          </w:tcPr>
          <w:p w14:paraId="28813943" w14:textId="77777777" w:rsidR="00DC647F" w:rsidRDefault="00DC647F" w:rsidP="00DC647F">
            <w:pPr>
              <w:spacing w:line="240" w:lineRule="atLeast"/>
              <w:jc w:val="both"/>
            </w:pPr>
            <w:r>
              <w:t>Last Trading Date</w:t>
            </w:r>
          </w:p>
        </w:tc>
        <w:tc>
          <w:tcPr>
            <w:tcW w:w="4917" w:type="dxa"/>
          </w:tcPr>
          <w:p w14:paraId="28813944" w14:textId="77777777" w:rsidR="00DC647F" w:rsidRDefault="00DC647F" w:rsidP="00DC647F">
            <w:pPr>
              <w:spacing w:line="240" w:lineRule="atLeast"/>
              <w:jc w:val="both"/>
            </w:pPr>
            <w:r>
              <w:t>Contract expiry date</w:t>
            </w:r>
          </w:p>
        </w:tc>
      </w:tr>
      <w:tr w:rsidR="00DC647F" w14:paraId="28813948" w14:textId="77777777" w:rsidTr="00DC647F">
        <w:tc>
          <w:tcPr>
            <w:tcW w:w="4916" w:type="dxa"/>
          </w:tcPr>
          <w:p w14:paraId="28813946" w14:textId="77777777" w:rsidR="00DC647F" w:rsidRDefault="00DC647F" w:rsidP="00DC647F">
            <w:pPr>
              <w:spacing w:line="240" w:lineRule="atLeast"/>
              <w:jc w:val="both"/>
            </w:pPr>
            <w:r>
              <w:t>Strike Price</w:t>
            </w:r>
          </w:p>
        </w:tc>
        <w:tc>
          <w:tcPr>
            <w:tcW w:w="4917" w:type="dxa"/>
          </w:tcPr>
          <w:p w14:paraId="28813947" w14:textId="77777777" w:rsidR="00DC647F" w:rsidRDefault="00DC647F" w:rsidP="00DC647F">
            <w:pPr>
              <w:spacing w:line="240" w:lineRule="atLeast"/>
              <w:jc w:val="both"/>
            </w:pPr>
            <w:r>
              <w:t>'0' for Futures Contracts</w:t>
            </w:r>
          </w:p>
        </w:tc>
      </w:tr>
      <w:tr w:rsidR="00DC647F" w14:paraId="2881394B" w14:textId="77777777" w:rsidTr="00DC647F">
        <w:tc>
          <w:tcPr>
            <w:tcW w:w="4916" w:type="dxa"/>
          </w:tcPr>
          <w:p w14:paraId="28813949" w14:textId="77777777" w:rsidR="00DC647F" w:rsidRDefault="00DC647F" w:rsidP="00DC647F">
            <w:pPr>
              <w:spacing w:line="240" w:lineRule="atLeast"/>
              <w:jc w:val="both"/>
            </w:pPr>
            <w:r>
              <w:t>Option Type</w:t>
            </w:r>
          </w:p>
        </w:tc>
        <w:tc>
          <w:tcPr>
            <w:tcW w:w="4917" w:type="dxa"/>
          </w:tcPr>
          <w:p w14:paraId="2881394A" w14:textId="77777777" w:rsidR="00DC647F" w:rsidRDefault="00DC647F" w:rsidP="00DC647F">
            <w:pPr>
              <w:spacing w:line="240" w:lineRule="atLeast"/>
              <w:jc w:val="both"/>
            </w:pPr>
            <w:r>
              <w:t>'FF'/ 'CA'/'CE'/'PA'/'PE'</w:t>
            </w:r>
          </w:p>
        </w:tc>
      </w:tr>
      <w:tr w:rsidR="00DC647F" w14:paraId="2881394E" w14:textId="77777777" w:rsidTr="00DC647F">
        <w:tc>
          <w:tcPr>
            <w:tcW w:w="4916" w:type="dxa"/>
          </w:tcPr>
          <w:p w14:paraId="2881394C" w14:textId="77777777" w:rsidR="00DC647F" w:rsidRDefault="00DC647F" w:rsidP="00DC647F">
            <w:pPr>
              <w:spacing w:line="240" w:lineRule="atLeast"/>
              <w:jc w:val="both"/>
            </w:pPr>
            <w:r>
              <w:t>CA Level</w:t>
            </w:r>
          </w:p>
        </w:tc>
        <w:tc>
          <w:tcPr>
            <w:tcW w:w="4917" w:type="dxa"/>
          </w:tcPr>
          <w:p w14:paraId="2881394D" w14:textId="77777777" w:rsidR="00DC647F" w:rsidRDefault="00DC647F" w:rsidP="00DC647F">
            <w:pPr>
              <w:spacing w:line="240" w:lineRule="atLeast"/>
              <w:jc w:val="both"/>
            </w:pPr>
            <w:r>
              <w:t>'0' for Futures Contracts / Number</w:t>
            </w:r>
          </w:p>
        </w:tc>
      </w:tr>
      <w:tr w:rsidR="00DC647F" w14:paraId="28813951" w14:textId="77777777" w:rsidTr="00DC647F">
        <w:tc>
          <w:tcPr>
            <w:tcW w:w="4916" w:type="dxa"/>
          </w:tcPr>
          <w:p w14:paraId="2881394F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Long Quantity</w:t>
            </w:r>
          </w:p>
        </w:tc>
        <w:tc>
          <w:tcPr>
            <w:tcW w:w="4917" w:type="dxa"/>
          </w:tcPr>
          <w:p w14:paraId="28813950" w14:textId="77777777" w:rsidR="00DC647F" w:rsidRDefault="00DC647F" w:rsidP="00DC647F">
            <w:pPr>
              <w:spacing w:line="240" w:lineRule="atLeast"/>
              <w:jc w:val="both"/>
            </w:pPr>
          </w:p>
        </w:tc>
      </w:tr>
      <w:tr w:rsidR="00DC647F" w14:paraId="28813954" w14:textId="77777777" w:rsidTr="00DC647F">
        <w:tc>
          <w:tcPr>
            <w:tcW w:w="4916" w:type="dxa"/>
          </w:tcPr>
          <w:p w14:paraId="28813952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Long Value</w:t>
            </w:r>
          </w:p>
        </w:tc>
        <w:tc>
          <w:tcPr>
            <w:tcW w:w="4917" w:type="dxa"/>
          </w:tcPr>
          <w:p w14:paraId="28813953" w14:textId="77777777" w:rsidR="00DC647F" w:rsidRDefault="00DC647F" w:rsidP="00DC647F">
            <w:pPr>
              <w:spacing w:line="240" w:lineRule="atLeast"/>
              <w:jc w:val="both"/>
            </w:pPr>
            <w:r>
              <w:t>Filler</w:t>
            </w:r>
          </w:p>
        </w:tc>
      </w:tr>
      <w:tr w:rsidR="00DC647F" w14:paraId="28813957" w14:textId="77777777" w:rsidTr="00DC647F">
        <w:tc>
          <w:tcPr>
            <w:tcW w:w="4916" w:type="dxa"/>
          </w:tcPr>
          <w:p w14:paraId="28813955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Short Quantity</w:t>
            </w:r>
          </w:p>
        </w:tc>
        <w:tc>
          <w:tcPr>
            <w:tcW w:w="4917" w:type="dxa"/>
          </w:tcPr>
          <w:p w14:paraId="28813956" w14:textId="77777777" w:rsidR="00DC647F" w:rsidRDefault="00DC647F" w:rsidP="00DC647F">
            <w:pPr>
              <w:spacing w:line="240" w:lineRule="atLeast"/>
              <w:jc w:val="both"/>
            </w:pPr>
          </w:p>
        </w:tc>
      </w:tr>
      <w:tr w:rsidR="00DC647F" w14:paraId="2881395A" w14:textId="77777777" w:rsidTr="00DC647F">
        <w:tc>
          <w:tcPr>
            <w:tcW w:w="4916" w:type="dxa"/>
          </w:tcPr>
          <w:p w14:paraId="28813958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Short Value </w:t>
            </w:r>
          </w:p>
        </w:tc>
        <w:tc>
          <w:tcPr>
            <w:tcW w:w="4917" w:type="dxa"/>
          </w:tcPr>
          <w:p w14:paraId="28813959" w14:textId="77777777" w:rsidR="00DC647F" w:rsidRDefault="00DC647F" w:rsidP="00DC647F">
            <w:pPr>
              <w:spacing w:line="240" w:lineRule="atLeast"/>
              <w:jc w:val="both"/>
            </w:pPr>
            <w:r>
              <w:t>Filler</w:t>
            </w:r>
          </w:p>
        </w:tc>
      </w:tr>
      <w:tr w:rsidR="00DC647F" w14:paraId="2881395D" w14:textId="77777777" w:rsidTr="00DC647F">
        <w:tc>
          <w:tcPr>
            <w:tcW w:w="4916" w:type="dxa"/>
          </w:tcPr>
          <w:p w14:paraId="2881395B" w14:textId="77777777" w:rsidR="00DC647F" w:rsidRDefault="00DC647F" w:rsidP="00DC647F">
            <w:pPr>
              <w:spacing w:line="240" w:lineRule="atLeast"/>
              <w:jc w:val="both"/>
            </w:pPr>
            <w:r>
              <w:t>Exchange Indicator</w:t>
            </w:r>
          </w:p>
        </w:tc>
        <w:tc>
          <w:tcPr>
            <w:tcW w:w="4917" w:type="dxa"/>
          </w:tcPr>
          <w:p w14:paraId="2881395C" w14:textId="77777777" w:rsidR="00DC647F" w:rsidRDefault="00DC647F" w:rsidP="00DC647F">
            <w:pPr>
              <w:spacing w:line="240" w:lineRule="atLeast"/>
              <w:jc w:val="both"/>
            </w:pPr>
            <w:r>
              <w:t>1 for NSE, 2 for BSE, 3 for MSE</w:t>
            </w:r>
          </w:p>
        </w:tc>
      </w:tr>
    </w:tbl>
    <w:p w14:paraId="2881395E" w14:textId="77777777" w:rsidR="00DC647F" w:rsidRDefault="00DC647F" w:rsidP="00DC647F">
      <w:pPr>
        <w:spacing w:line="240" w:lineRule="atLeast"/>
        <w:jc w:val="both"/>
      </w:pPr>
      <w:r>
        <w:t xml:space="preserve">File Details: The file is generated for each trading member for all contracts in which any client has exchange wise open positions on that day. </w:t>
      </w:r>
    </w:p>
    <w:p w14:paraId="2881395F" w14:textId="77777777" w:rsidR="00DC647F" w:rsidRDefault="00DC647F" w:rsidP="00DC647F">
      <w:pPr>
        <w:spacing w:line="240" w:lineRule="atLeast"/>
        <w:jc w:val="both"/>
      </w:pPr>
      <w:r>
        <w:t xml:space="preserve">Clearing Member File </w:t>
      </w:r>
    </w:p>
    <w:p w14:paraId="28813960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A clearing member who is clearing for a custodial participant shall get the same information as a trading member gets for his client. </w:t>
      </w:r>
    </w:p>
    <w:p w14:paraId="28813961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lastRenderedPageBreak/>
        <w:t xml:space="preserve">A Clearing Member who trades and also clears for others shall get two files, one as a trading member containing the details of his own clients and one as a clearing member containing the details of all his Trading members, on whose behalf he is clearing/ settling. </w:t>
      </w:r>
    </w:p>
    <w:p w14:paraId="28813962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No clearing member file is generated for a member who is a Self-Clearing Member. For such a member, only one file (TM file as mentioned above) is generated. </w:t>
      </w:r>
    </w:p>
    <w:p w14:paraId="28813963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The file for a clearing member shall NOT be at client level. </w:t>
      </w:r>
    </w:p>
    <w:p w14:paraId="28813964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A clearing member gets the details for each trading member for whom he is clearing but not individual clients of the trading member. Thus for a clearing member, the client account / code field is zero. The file contains the summation at account type level. Thus, for a Clearing member there shall be only two records for a contract one at the proprietary level and the other at client level. </w:t>
      </w:r>
    </w:p>
    <w:p w14:paraId="28813965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>The member code in the case of a clearing member is the primary member code of the clearing member</w:t>
      </w:r>
    </w:p>
    <w:p w14:paraId="28813966" w14:textId="77777777" w:rsidR="000321AE" w:rsidRPr="00085DBF" w:rsidRDefault="000321AE" w:rsidP="003F4248">
      <w:pPr>
        <w:pStyle w:val="Heading1"/>
        <w:ind w:left="-142"/>
      </w:pPr>
      <w:bookmarkStart w:id="28" w:name="_Toc56176578"/>
      <w:r w:rsidRPr="00085DBF">
        <w:t>Bank report to Clearing Members for next day obligations (BK01)</w:t>
      </w:r>
      <w:bookmarkEnd w:id="28"/>
    </w:p>
    <w:p w14:paraId="28813967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96"/>
        <w:gridCol w:w="7220"/>
      </w:tblGrid>
      <w:tr w:rsidR="000321AE" w:rsidRPr="00085DBF" w14:paraId="2881396A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8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9" w14:textId="77777777" w:rsidR="000321AE" w:rsidRPr="00085DBF" w:rsidRDefault="000321AE" w:rsidP="00303E25">
            <w:r w:rsidRPr="00085DBF">
              <w:t xml:space="preserve">X_BK01_&lt;MEMBER CODE&gt; _ DDMMYYYY_DD.CSV.gz  </w:t>
            </w:r>
          </w:p>
        </w:tc>
      </w:tr>
      <w:tr w:rsidR="000321AE" w:rsidRPr="00085DBF" w14:paraId="2881396D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B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C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70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E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F" w14:textId="77777777" w:rsidR="000321AE" w:rsidRPr="00085DBF" w:rsidRDefault="000321AE" w:rsidP="00303E25">
            <w:r w:rsidRPr="00085DBF">
              <w:t>comma separated file format (CSV)</w:t>
            </w:r>
          </w:p>
        </w:tc>
      </w:tr>
      <w:tr w:rsidR="000321AE" w:rsidRPr="00085DBF" w14:paraId="28813973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71" w14:textId="77777777" w:rsidR="000321AE" w:rsidRPr="00085DBF" w:rsidRDefault="000321AE" w:rsidP="00303E25">
            <w:r w:rsidRPr="00085DBF">
              <w:t>Remarks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72" w14:textId="77777777" w:rsidR="000321AE" w:rsidRPr="00085DBF" w:rsidRDefault="000321AE" w:rsidP="00303E25">
            <w:r w:rsidRPr="00085DBF">
              <w:t>Net Debit or Credit transaction for various settlements like Daily Mark to Market and Final Settlement</w:t>
            </w:r>
          </w:p>
        </w:tc>
      </w:tr>
    </w:tbl>
    <w:p w14:paraId="28813974" w14:textId="77777777" w:rsidR="000321AE" w:rsidRPr="00085DBF" w:rsidRDefault="000321AE" w:rsidP="000321AE">
      <w:pPr>
        <w:tabs>
          <w:tab w:val="left" w:pos="2160"/>
        </w:tabs>
        <w:spacing w:line="240" w:lineRule="atLeast"/>
      </w:pPr>
    </w:p>
    <w:p w14:paraId="28813975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Received Date </w:t>
      </w:r>
    </w:p>
    <w:p w14:paraId="28813976" w14:textId="77777777" w:rsidR="00A31591" w:rsidRPr="00085DBF" w:rsidRDefault="00A31591" w:rsidP="00A31591">
      <w:pPr>
        <w:spacing w:line="240" w:lineRule="atLeast"/>
        <w:jc w:val="both"/>
        <w:rPr>
          <w:b/>
          <w:bCs/>
          <w:lang w:val="en-IN"/>
        </w:rPr>
      </w:pPr>
    </w:p>
    <w:p w14:paraId="28813977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78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Code               </w:t>
      </w:r>
    </w:p>
    <w:p w14:paraId="28813979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Number           </w:t>
      </w:r>
    </w:p>
    <w:p w14:paraId="2881397A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Description</w:t>
      </w:r>
    </w:p>
    <w:p w14:paraId="2881397B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Debit Amount         </w:t>
      </w:r>
    </w:p>
    <w:p w14:paraId="2881397C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Credit Amount  </w:t>
      </w:r>
    </w:p>
    <w:p w14:paraId="2881397D" w14:textId="77777777" w:rsidR="00794007" w:rsidRPr="00085DBF" w:rsidRDefault="00794007" w:rsidP="000321AE">
      <w:pPr>
        <w:tabs>
          <w:tab w:val="left" w:pos="2160"/>
        </w:tabs>
        <w:spacing w:line="240" w:lineRule="atLeast"/>
      </w:pPr>
    </w:p>
    <w:p w14:paraId="2881397E" w14:textId="77777777" w:rsidR="000321AE" w:rsidRPr="00085DBF" w:rsidRDefault="000321AE" w:rsidP="003F4248">
      <w:pPr>
        <w:pStyle w:val="Heading1"/>
        <w:ind w:left="-142"/>
      </w:pPr>
      <w:bookmarkStart w:id="29" w:name="_Toc56176579"/>
      <w:r w:rsidRPr="00085DBF">
        <w:t>Bank summary report for clearing member (BK02)</w:t>
      </w:r>
      <w:bookmarkEnd w:id="29"/>
    </w:p>
    <w:p w14:paraId="2881397F" w14:textId="77777777" w:rsidR="000321AE" w:rsidRPr="00085DBF" w:rsidRDefault="000321AE" w:rsidP="000321AE">
      <w:pPr>
        <w:spacing w:line="240" w:lineRule="atLeas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982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0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1" w14:textId="77777777" w:rsidR="000321AE" w:rsidRPr="00085DBF" w:rsidRDefault="000321AE" w:rsidP="00303E25">
            <w:r w:rsidRPr="00085DBF">
              <w:t>X_BK02_&lt;MEMBER CODE&gt;_DDMMYYYY.CSV.gz</w:t>
            </w:r>
          </w:p>
        </w:tc>
      </w:tr>
      <w:tr w:rsidR="000321AE" w:rsidRPr="00085DBF" w14:paraId="28813985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3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4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88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6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7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989" w14:textId="77777777" w:rsidR="000321AE" w:rsidRPr="00085DBF" w:rsidRDefault="000321AE" w:rsidP="000321AE">
      <w:pPr>
        <w:spacing w:line="240" w:lineRule="atLeast"/>
        <w:rPr>
          <w:i/>
        </w:rPr>
      </w:pPr>
    </w:p>
    <w:p w14:paraId="2881398A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8B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Number   </w:t>
      </w:r>
    </w:p>
    <w:p w14:paraId="2881398C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Description</w:t>
      </w:r>
    </w:p>
    <w:p w14:paraId="2881398D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Transaction Code</w:t>
      </w:r>
    </w:p>
    <w:p w14:paraId="2881398E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Debit/Credit</w:t>
      </w:r>
    </w:p>
    <w:p w14:paraId="2881398F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From Account Number</w:t>
      </w:r>
    </w:p>
    <w:p w14:paraId="28813990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To Account Number</w:t>
      </w:r>
    </w:p>
    <w:p w14:paraId="28813991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 xml:space="preserve">Sum Amount </w:t>
      </w:r>
    </w:p>
    <w:p w14:paraId="28813992" w14:textId="77777777" w:rsidR="00794007" w:rsidRPr="00085DBF" w:rsidRDefault="00794007" w:rsidP="000321AE">
      <w:pPr>
        <w:spacing w:line="240" w:lineRule="atLeast"/>
        <w:rPr>
          <w:iCs/>
        </w:rPr>
      </w:pPr>
    </w:p>
    <w:p w14:paraId="28813993" w14:textId="77777777" w:rsidR="000321AE" w:rsidRPr="00085DBF" w:rsidRDefault="000321AE" w:rsidP="003F4248">
      <w:pPr>
        <w:pStyle w:val="Heading1"/>
        <w:ind w:left="-142"/>
      </w:pPr>
      <w:bookmarkStart w:id="30" w:name="_Toc56176580"/>
      <w:r w:rsidRPr="00085DBF">
        <w:t>Bank transaction report for clearing member (BK03)</w:t>
      </w:r>
      <w:bookmarkEnd w:id="30"/>
    </w:p>
    <w:p w14:paraId="28813994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09"/>
        <w:gridCol w:w="7507"/>
      </w:tblGrid>
      <w:tr w:rsidR="000321AE" w:rsidRPr="00085DBF" w14:paraId="28813997" w14:textId="77777777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5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6" w14:textId="77777777" w:rsidR="000321AE" w:rsidRPr="00085DBF" w:rsidRDefault="000321AE" w:rsidP="00303E25">
            <w:r w:rsidRPr="00085DBF">
              <w:t xml:space="preserve">X_BK03_&lt;MEMBER CODE&gt;_DDMMYYYY.CSV.gz </w:t>
            </w:r>
          </w:p>
        </w:tc>
      </w:tr>
      <w:tr w:rsidR="000321AE" w:rsidRPr="00085DBF" w14:paraId="2881399A" w14:textId="77777777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8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9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9D" w14:textId="77777777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B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C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99E" w14:textId="77777777" w:rsidR="000321AE" w:rsidRPr="00085DBF" w:rsidRDefault="000321AE" w:rsidP="000321AE">
      <w:pPr>
        <w:spacing w:line="240" w:lineRule="atLeast"/>
      </w:pPr>
    </w:p>
    <w:p w14:paraId="2881399F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A0" w14:textId="77777777" w:rsidR="00EE4A3C" w:rsidRPr="00085DBF" w:rsidRDefault="00EE4A3C" w:rsidP="00EE4A3C">
      <w:r w:rsidRPr="00085DBF">
        <w:t xml:space="preserve">Transaction Number   </w:t>
      </w:r>
    </w:p>
    <w:p w14:paraId="288139A1" w14:textId="77777777" w:rsidR="00EE4A3C" w:rsidRPr="00085DBF" w:rsidRDefault="00EE4A3C" w:rsidP="00EE4A3C">
      <w:r w:rsidRPr="00085DBF">
        <w:t>Segment Indicator</w:t>
      </w:r>
    </w:p>
    <w:p w14:paraId="288139A2" w14:textId="77777777" w:rsidR="00EE4A3C" w:rsidRPr="00085DBF" w:rsidRDefault="00EE4A3C" w:rsidP="00EE4A3C">
      <w:r w:rsidRPr="00085DBF">
        <w:t>Bank Transaction Received Date</w:t>
      </w:r>
    </w:p>
    <w:p w14:paraId="288139A3" w14:textId="77777777" w:rsidR="00EE4A3C" w:rsidRPr="00085DBF" w:rsidRDefault="00EE4A3C" w:rsidP="00EE4A3C">
      <w:r w:rsidRPr="00085DBF">
        <w:t>Transaction Code</w:t>
      </w:r>
    </w:p>
    <w:p w14:paraId="288139A4" w14:textId="77777777" w:rsidR="00EE4A3C" w:rsidRPr="00085DBF" w:rsidRDefault="00EE4A3C" w:rsidP="00EE4A3C">
      <w:r w:rsidRPr="00085DBF">
        <w:t>Description</w:t>
      </w:r>
    </w:p>
    <w:p w14:paraId="288139A5" w14:textId="77777777" w:rsidR="00EE4A3C" w:rsidRPr="00085DBF" w:rsidRDefault="00EE4A3C" w:rsidP="00EE4A3C">
      <w:r w:rsidRPr="00085DBF">
        <w:t>Debit/Credit</w:t>
      </w:r>
    </w:p>
    <w:p w14:paraId="288139A6" w14:textId="77777777" w:rsidR="00EE4A3C" w:rsidRPr="00085DBF" w:rsidRDefault="00EE4A3C" w:rsidP="00EE4A3C">
      <w:r w:rsidRPr="00085DBF">
        <w:t>Original Amount</w:t>
      </w:r>
    </w:p>
    <w:p w14:paraId="288139A7" w14:textId="77777777" w:rsidR="00EE4A3C" w:rsidRPr="00085DBF" w:rsidRDefault="00EE4A3C" w:rsidP="00EE4A3C">
      <w:r w:rsidRPr="00085DBF">
        <w:t>Amount Due</w:t>
      </w:r>
    </w:p>
    <w:p w14:paraId="288139A8" w14:textId="77777777" w:rsidR="00EE4A3C" w:rsidRPr="00085DBF" w:rsidRDefault="00EE4A3C" w:rsidP="00EE4A3C">
      <w:r w:rsidRPr="00085DBF">
        <w:t>Amount Received</w:t>
      </w:r>
    </w:p>
    <w:p w14:paraId="288139A9" w14:textId="77777777" w:rsidR="00EE4A3C" w:rsidRPr="00085DBF" w:rsidRDefault="00EE4A3C" w:rsidP="00EE4A3C">
      <w:r w:rsidRPr="00085DBF">
        <w:t xml:space="preserve">Amount Short </w:t>
      </w:r>
    </w:p>
    <w:p w14:paraId="288139AA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AB" w14:textId="77777777" w:rsidR="000321AE" w:rsidRPr="00085DBF" w:rsidRDefault="000321AE" w:rsidP="003F4248">
      <w:pPr>
        <w:pStyle w:val="Heading1"/>
        <w:ind w:left="-142"/>
      </w:pPr>
      <w:bookmarkStart w:id="31" w:name="_Toc56176581"/>
      <w:r w:rsidRPr="00085DBF">
        <w:t>Margin statement for clearing member (MG09)</w:t>
      </w:r>
      <w:bookmarkEnd w:id="31"/>
    </w:p>
    <w:p w14:paraId="288139AC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AD" w14:textId="77777777" w:rsidR="00471207" w:rsidRPr="00085DBF" w:rsidRDefault="00471207" w:rsidP="000321AE">
      <w:pPr>
        <w:spacing w:line="240" w:lineRule="atLeast"/>
        <w:rPr>
          <w:snapToGrid w:val="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20"/>
        <w:gridCol w:w="6596"/>
      </w:tblGrid>
      <w:tr w:rsidR="000321AE" w:rsidRPr="00085DBF" w14:paraId="288139B0" w14:textId="77777777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AE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AF" w14:textId="77777777" w:rsidR="000321AE" w:rsidRPr="00085DBF" w:rsidRDefault="000321AE" w:rsidP="00303E25">
            <w:r w:rsidRPr="00085DBF">
              <w:t xml:space="preserve">X_MG09_&lt;MEMBER CODE&gt;_DDMMYYYY.LIS.gz </w:t>
            </w:r>
          </w:p>
        </w:tc>
      </w:tr>
      <w:tr w:rsidR="000321AE" w:rsidRPr="00085DBF" w14:paraId="288139B3" w14:textId="77777777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1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2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B6" w14:textId="77777777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4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5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9B7" w14:textId="77777777" w:rsidR="000321AE" w:rsidRPr="00085DBF" w:rsidRDefault="000321AE" w:rsidP="000321AE">
      <w:pPr>
        <w:spacing w:line="240" w:lineRule="atLeast"/>
        <w:rPr>
          <w:i/>
        </w:rPr>
      </w:pPr>
    </w:p>
    <w:p w14:paraId="288139B8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B9" w14:textId="77777777" w:rsidR="00471207" w:rsidRPr="00085DBF" w:rsidRDefault="00471207" w:rsidP="00471207">
      <w:r w:rsidRPr="00085DBF">
        <w:t>Sr. No</w:t>
      </w:r>
    </w:p>
    <w:p w14:paraId="288139BA" w14:textId="77777777" w:rsidR="00471207" w:rsidRPr="00085DBF" w:rsidRDefault="00471207" w:rsidP="00471207">
      <w:r w:rsidRPr="00085DBF">
        <w:t>TM/CP Code</w:t>
      </w:r>
    </w:p>
    <w:p w14:paraId="288139BB" w14:textId="77777777" w:rsidR="00471207" w:rsidRPr="00085DBF" w:rsidRDefault="00471207" w:rsidP="00471207">
      <w:r w:rsidRPr="00085DBF">
        <w:t>Initial Margin</w:t>
      </w:r>
    </w:p>
    <w:p w14:paraId="288139BC" w14:textId="77777777" w:rsidR="00471207" w:rsidRPr="00085DBF" w:rsidRDefault="00471207" w:rsidP="00471207">
      <w:r w:rsidRPr="00085DBF">
        <w:t>Delivery Margin</w:t>
      </w:r>
    </w:p>
    <w:p w14:paraId="288139BD" w14:textId="77777777" w:rsidR="00471207" w:rsidRPr="00085DBF" w:rsidRDefault="00471207" w:rsidP="00471207">
      <w:r w:rsidRPr="00085DBF">
        <w:t>Net Buy Premium Margin</w:t>
      </w:r>
    </w:p>
    <w:p w14:paraId="288139BE" w14:textId="77777777" w:rsidR="00471207" w:rsidRPr="00085DBF" w:rsidRDefault="00471207" w:rsidP="00471207">
      <w:r w:rsidRPr="00085DBF">
        <w:t>Non Intent Margin</w:t>
      </w:r>
    </w:p>
    <w:p w14:paraId="288139BF" w14:textId="77777777" w:rsidR="00471207" w:rsidRPr="00085DBF" w:rsidRDefault="00471207" w:rsidP="00471207">
      <w:r w:rsidRPr="00085DBF">
        <w:t>Total Margin</w:t>
      </w:r>
    </w:p>
    <w:p w14:paraId="288139C0" w14:textId="77777777" w:rsidR="00471207" w:rsidRPr="00085DBF" w:rsidRDefault="00471207" w:rsidP="00471207">
      <w:r w:rsidRPr="00085DBF">
        <w:t xml:space="preserve">Currency Final Settlement Margin </w:t>
      </w:r>
    </w:p>
    <w:p w14:paraId="288139C1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C2" w14:textId="77777777" w:rsidR="000321AE" w:rsidRPr="00085DBF" w:rsidRDefault="000321AE" w:rsidP="003F4248">
      <w:pPr>
        <w:pStyle w:val="Heading1"/>
        <w:ind w:left="-142"/>
      </w:pPr>
      <w:bookmarkStart w:id="32" w:name="_Toc56176582"/>
      <w:r w:rsidRPr="00085DBF">
        <w:t>Margin statement for trading member (MG10)</w:t>
      </w:r>
      <w:bookmarkEnd w:id="32"/>
    </w:p>
    <w:p w14:paraId="288139C3" w14:textId="77777777" w:rsidR="000321AE" w:rsidRPr="00085DBF" w:rsidRDefault="000321AE" w:rsidP="000321AE">
      <w:pPr>
        <w:tabs>
          <w:tab w:val="left" w:pos="9000"/>
        </w:tabs>
        <w:snapToGrid w:val="0"/>
        <w:spacing w:line="240" w:lineRule="atLeast"/>
        <w:ind w:right="29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6"/>
        <w:gridCol w:w="6100"/>
      </w:tblGrid>
      <w:tr w:rsidR="000321AE" w:rsidRPr="00085DBF" w14:paraId="288139C6" w14:textId="77777777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4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5" w14:textId="77777777" w:rsidR="000321AE" w:rsidRPr="00085DBF" w:rsidRDefault="000321AE" w:rsidP="00303E25">
            <w:r w:rsidRPr="00085DBF">
              <w:t>X_MG10_&lt;MEMBER CODE&gt;_DDMMYYYY.LIS.gz</w:t>
            </w:r>
          </w:p>
        </w:tc>
      </w:tr>
      <w:tr w:rsidR="000321AE" w:rsidRPr="00085DBF" w14:paraId="288139C9" w14:textId="77777777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7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8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CC" w14:textId="77777777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A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B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9CD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CE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CF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lastRenderedPageBreak/>
        <w:t>Sr. No</w:t>
      </w:r>
    </w:p>
    <w:p w14:paraId="288139D0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Proprietary/ client</w:t>
      </w:r>
    </w:p>
    <w:p w14:paraId="288139D1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Initial Margin</w:t>
      </w:r>
    </w:p>
    <w:p w14:paraId="288139D2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Net Buy Premium Margin</w:t>
      </w:r>
    </w:p>
    <w:p w14:paraId="288139D3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Delivery Margin</w:t>
      </w:r>
    </w:p>
    <w:p w14:paraId="288139D4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Non-Intent Margin</w:t>
      </w:r>
    </w:p>
    <w:p w14:paraId="288139D5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Total Margin</w:t>
      </w:r>
    </w:p>
    <w:p w14:paraId="288139D6" w14:textId="77777777" w:rsidR="00EE4A3C" w:rsidRPr="00085DBF" w:rsidRDefault="00EE4A3C" w:rsidP="000321AE">
      <w:pPr>
        <w:spacing w:line="240" w:lineRule="atLeast"/>
        <w:rPr>
          <w:snapToGrid w:val="0"/>
        </w:rPr>
      </w:pPr>
    </w:p>
    <w:p w14:paraId="288139D7" w14:textId="77777777" w:rsidR="000321AE" w:rsidRPr="00085DBF" w:rsidRDefault="000321AE" w:rsidP="003F4248">
      <w:pPr>
        <w:pStyle w:val="Heading1"/>
        <w:ind w:left="-142"/>
      </w:pPr>
      <w:r w:rsidRPr="00085DBF">
        <w:t xml:space="preserve"> </w:t>
      </w:r>
      <w:bookmarkStart w:id="33" w:name="_Toc56176583"/>
      <w:r w:rsidRPr="00085DBF">
        <w:t>Margin payable statement for clearing member (MG11)</w:t>
      </w:r>
      <w:bookmarkEnd w:id="33"/>
    </w:p>
    <w:p w14:paraId="288139D8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0"/>
        <w:gridCol w:w="6836"/>
      </w:tblGrid>
      <w:tr w:rsidR="000321AE" w:rsidRPr="00085DBF" w14:paraId="288139DB" w14:textId="77777777" w:rsidTr="00543BA7">
        <w:trPr>
          <w:trHeight w:val="64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9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A" w14:textId="77777777" w:rsidR="000321AE" w:rsidRPr="00085DBF" w:rsidRDefault="000321AE" w:rsidP="00303E25">
            <w:pPr>
              <w:spacing w:after="240"/>
            </w:pPr>
            <w:r w:rsidRPr="00085DBF">
              <w:t>X_MG11_&lt;MEMBER CODE&gt;_DDMMYYYY.LIS.gz</w:t>
            </w:r>
          </w:p>
        </w:tc>
      </w:tr>
      <w:tr w:rsidR="000321AE" w:rsidRPr="00085DBF" w14:paraId="288139DE" w14:textId="77777777" w:rsidTr="00543BA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C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D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E1" w14:textId="77777777" w:rsidTr="00543BA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F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E0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9E2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E3" w14:textId="77777777"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CAPITAL </w:t>
      </w:r>
    </w:p>
    <w:p w14:paraId="288139E4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Cash Capital</w:t>
      </w:r>
    </w:p>
    <w:p w14:paraId="288139E5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Non-Cash Capital</w:t>
      </w:r>
    </w:p>
    <w:p w14:paraId="288139E6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Capital (A1 + A2)</w:t>
      </w:r>
    </w:p>
    <w:p w14:paraId="288139E7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Cash Component Required (%)</w:t>
      </w:r>
    </w:p>
    <w:p w14:paraId="288139E8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Deposits [Min (A1/A4, A3)]</w:t>
      </w:r>
    </w:p>
    <w:p w14:paraId="288139E9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Non-usable Non-cash Capital (A3 - A5)</w:t>
      </w:r>
    </w:p>
    <w:p w14:paraId="288139EA" w14:textId="77777777"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MARGIN INFORMATION </w:t>
      </w:r>
    </w:p>
    <w:p w14:paraId="288139EB" w14:textId="0C29F4CC" w:rsidR="00543BA7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Liquid Net Worth</w:t>
      </w:r>
    </w:p>
    <w:p w14:paraId="40A0E504" w14:textId="5BB33098" w:rsidR="00BC1996" w:rsidRPr="00085DBF" w:rsidRDefault="00C07F8C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C07F8C">
        <w:rPr>
          <w:rFonts w:ascii="Times New Roman" w:hAnsi="Times New Roman"/>
          <w:snapToGrid w:val="0"/>
          <w:sz w:val="24"/>
          <w:szCs w:val="24"/>
        </w:rPr>
        <w:t xml:space="preserve">Intraday </w:t>
      </w:r>
      <w:proofErr w:type="spellStart"/>
      <w:r w:rsidRPr="00C07F8C">
        <w:rPr>
          <w:rFonts w:ascii="Times New Roman" w:hAnsi="Times New Roman"/>
          <w:snapToGrid w:val="0"/>
          <w:sz w:val="24"/>
          <w:szCs w:val="24"/>
        </w:rPr>
        <w:t>Crystallised</w:t>
      </w:r>
      <w:proofErr w:type="spellEnd"/>
      <w:r w:rsidRPr="00C07F8C">
        <w:rPr>
          <w:rFonts w:ascii="Times New Roman" w:hAnsi="Times New Roman"/>
          <w:snapToGrid w:val="0"/>
          <w:sz w:val="24"/>
          <w:szCs w:val="24"/>
        </w:rPr>
        <w:t xml:space="preserve"> MTM</w:t>
      </w:r>
    </w:p>
    <w:p w14:paraId="288139EC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Initial Margin Amount</w:t>
      </w:r>
    </w:p>
    <w:p w14:paraId="288139ED" w14:textId="45E2AFBB" w:rsidR="00543BA7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Extreme Loss Margin</w:t>
      </w:r>
    </w:p>
    <w:p w14:paraId="247C6896" w14:textId="05F7A425" w:rsidR="00952AD3" w:rsidRDefault="00E52393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E52393">
        <w:rPr>
          <w:rFonts w:ascii="Times New Roman" w:hAnsi="Times New Roman"/>
          <w:snapToGrid w:val="0"/>
          <w:sz w:val="24"/>
          <w:szCs w:val="24"/>
        </w:rPr>
        <w:t>IM Client Collateral Credit</w:t>
      </w:r>
    </w:p>
    <w:p w14:paraId="0860D804" w14:textId="764874D5" w:rsidR="00E52393" w:rsidRPr="00085DBF" w:rsidRDefault="000C5503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C5503">
        <w:rPr>
          <w:rFonts w:ascii="Times New Roman" w:hAnsi="Times New Roman"/>
          <w:snapToGrid w:val="0"/>
          <w:sz w:val="24"/>
          <w:szCs w:val="24"/>
        </w:rPr>
        <w:t>ELM Client Collateral Credit</w:t>
      </w:r>
    </w:p>
    <w:p w14:paraId="288139EE" w14:textId="0E94F66C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Deposits Required For Initial Margin (B7 + B8</w:t>
      </w:r>
      <w:r w:rsidR="0024042C">
        <w:rPr>
          <w:rFonts w:ascii="Times New Roman" w:hAnsi="Times New Roman"/>
          <w:snapToGrid w:val="0"/>
          <w:sz w:val="24"/>
          <w:szCs w:val="24"/>
        </w:rPr>
        <w:t>+B9 – B11</w:t>
      </w:r>
      <w:r w:rsidRPr="00085DBF">
        <w:rPr>
          <w:rFonts w:ascii="Times New Roman" w:hAnsi="Times New Roman"/>
          <w:snapToGrid w:val="0"/>
          <w:sz w:val="24"/>
          <w:szCs w:val="24"/>
        </w:rPr>
        <w:t>)</w:t>
      </w:r>
    </w:p>
    <w:p w14:paraId="288139EF" w14:textId="62CDAABD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Deposits Required For ELM (B7+B8 +B9</w:t>
      </w:r>
      <w:r w:rsidR="0024042C">
        <w:rPr>
          <w:rFonts w:ascii="Times New Roman" w:hAnsi="Times New Roman"/>
          <w:snapToGrid w:val="0"/>
          <w:sz w:val="24"/>
          <w:szCs w:val="24"/>
        </w:rPr>
        <w:t xml:space="preserve"> +B10 -B11-B12</w:t>
      </w:r>
      <w:r w:rsidRPr="00085DBF">
        <w:rPr>
          <w:rFonts w:ascii="Times New Roman" w:hAnsi="Times New Roman"/>
          <w:snapToGrid w:val="0"/>
          <w:sz w:val="24"/>
          <w:szCs w:val="24"/>
        </w:rPr>
        <w:t xml:space="preserve">) </w:t>
      </w:r>
    </w:p>
    <w:p w14:paraId="288139F0" w14:textId="663D8524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 requirement for the Clearing Member [Higher of (B1</w:t>
      </w:r>
      <w:r w:rsidR="0024042C">
        <w:rPr>
          <w:rFonts w:ascii="Times New Roman" w:hAnsi="Times New Roman"/>
          <w:snapToGrid w:val="0"/>
          <w:sz w:val="24"/>
          <w:szCs w:val="24"/>
        </w:rPr>
        <w:t>3</w:t>
      </w:r>
      <w:r w:rsidRPr="00085DBF">
        <w:rPr>
          <w:rFonts w:ascii="Times New Roman" w:hAnsi="Times New Roman"/>
          <w:snapToGrid w:val="0"/>
          <w:sz w:val="24"/>
          <w:szCs w:val="24"/>
        </w:rPr>
        <w:t>, B1</w:t>
      </w:r>
      <w:r w:rsidR="0024042C">
        <w:rPr>
          <w:rFonts w:ascii="Times New Roman" w:hAnsi="Times New Roman"/>
          <w:snapToGrid w:val="0"/>
          <w:sz w:val="24"/>
          <w:szCs w:val="24"/>
        </w:rPr>
        <w:t>4</w:t>
      </w:r>
      <w:r w:rsidRPr="00085DBF">
        <w:rPr>
          <w:rFonts w:ascii="Times New Roman" w:hAnsi="Times New Roman"/>
          <w:snapToGrid w:val="0"/>
          <w:sz w:val="24"/>
          <w:szCs w:val="24"/>
        </w:rPr>
        <w:t>)]</w:t>
      </w:r>
    </w:p>
    <w:p w14:paraId="288139F1" w14:textId="77777777"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TRANSACTION AMOUNT </w:t>
      </w:r>
    </w:p>
    <w:p w14:paraId="288139F2" w14:textId="6129AA4A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Excess Effective Deposits Required (B1</w:t>
      </w:r>
      <w:r w:rsidR="0024042C">
        <w:rPr>
          <w:rFonts w:ascii="Times New Roman" w:hAnsi="Times New Roman"/>
          <w:snapToGrid w:val="0"/>
          <w:sz w:val="24"/>
          <w:szCs w:val="24"/>
        </w:rPr>
        <w:t>5</w:t>
      </w:r>
      <w:r w:rsidRPr="00085DBF">
        <w:rPr>
          <w:rFonts w:ascii="Times New Roman" w:hAnsi="Times New Roman"/>
          <w:snapToGrid w:val="0"/>
          <w:sz w:val="24"/>
          <w:szCs w:val="24"/>
        </w:rPr>
        <w:t xml:space="preserve"> –A5)</w:t>
      </w:r>
    </w:p>
    <w:p w14:paraId="288139F3" w14:textId="77777777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Free Deposit for Pay-in Transaction</w:t>
      </w:r>
    </w:p>
    <w:p w14:paraId="288139F4" w14:textId="77777777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Free Deposit for Pay-out Transaction</w:t>
      </w:r>
    </w:p>
    <w:p w14:paraId="288139F5" w14:textId="77777777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Additional Deposit Required</w:t>
      </w:r>
    </w:p>
    <w:p w14:paraId="288139F6" w14:textId="77777777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Daily Cash Margin Already Paid By the Member</w:t>
      </w:r>
    </w:p>
    <w:p w14:paraId="288139F7" w14:textId="77777777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Non-usable Non-cash Allocation</w:t>
      </w:r>
    </w:p>
    <w:p w14:paraId="288139F8" w14:textId="77777777" w:rsidR="00543BA7" w:rsidRPr="00085DBF" w:rsidRDefault="00543BA7" w:rsidP="001E0FA0">
      <w:pPr>
        <w:pStyle w:val="ListParagraph0"/>
        <w:numPr>
          <w:ilvl w:val="0"/>
          <w:numId w:val="30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Cash Margin Payable(+)/Receivable(-)</w:t>
      </w:r>
    </w:p>
    <w:p w14:paraId="7A3A5EFC" w14:textId="78BD0E18" w:rsidR="003E3727" w:rsidRDefault="003E3727" w:rsidP="00C554DB">
      <w:pPr>
        <w:pStyle w:val="Heading1"/>
        <w:ind w:left="-142"/>
      </w:pPr>
      <w:bookmarkStart w:id="34" w:name="_Toc56176584"/>
      <w:r w:rsidRPr="003E3727">
        <w:t>Detailed end of day margin file for clearing member (MG12)</w:t>
      </w:r>
      <w:bookmarkEnd w:id="34"/>
    </w:p>
    <w:p w14:paraId="65D4F7FF" w14:textId="77777777" w:rsidR="005D2483" w:rsidRPr="00085DBF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Currency Futures Margin File for Clearing Member (CUR_MG12)</w:t>
      </w:r>
    </w:p>
    <w:p w14:paraId="363ACFBF" w14:textId="77777777" w:rsidR="005D2483" w:rsidRPr="00085DBF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Interest Rate Futures Margin File for Clearing Member (IRF_MG12)</w:t>
      </w:r>
    </w:p>
    <w:p w14:paraId="0940B1A0" w14:textId="77777777" w:rsidR="005D2483" w:rsidRPr="001113AD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1113AD">
        <w:t>Provisional Consolidated Margin File for Clearing Member (X_ PROV_MG12)</w:t>
      </w:r>
    </w:p>
    <w:p w14:paraId="11EAF56F" w14:textId="77777777" w:rsidR="005D2483" w:rsidRPr="00085DBF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Consolidated Margin File for Clearing Member (X</w:t>
      </w:r>
      <w:r>
        <w:t>_</w:t>
      </w:r>
      <w:r w:rsidRPr="00085DBF">
        <w:t>MG12)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E908B4" w:rsidRPr="00085DBF" w14:paraId="18A95E7E" w14:textId="77777777" w:rsidTr="0072295D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3E68" w14:textId="77777777" w:rsidR="00E908B4" w:rsidRPr="00157CFA" w:rsidRDefault="00E908B4" w:rsidP="0072295D">
            <w:r w:rsidRPr="00157CFA">
              <w:lastRenderedPageBreak/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F52B" w14:textId="77777777" w:rsidR="00E908B4" w:rsidRPr="00157CFA" w:rsidRDefault="00E908B4" w:rsidP="0072295D">
            <w:pPr>
              <w:spacing w:after="240"/>
            </w:pPr>
            <w:r w:rsidRPr="00157CFA">
              <w:t>CUR_MG12_&lt;MEMBER CODE&gt;_DDMMYYYY.CSV.gz</w:t>
            </w:r>
            <w:r w:rsidRPr="00157CFA">
              <w:br/>
              <w:t>IRF_MG12_&lt;MEMBER CODE&gt;_DDMMYYYY.CSV.gz</w:t>
            </w:r>
            <w:r w:rsidRPr="00157CFA">
              <w:br/>
              <w:t>X_MG12_&lt;MEMBER CODE&gt;_DDMMYYYY.LIS.gz</w:t>
            </w:r>
          </w:p>
          <w:p w14:paraId="1F764E5F" w14:textId="4AB349FA" w:rsidR="00E908B4" w:rsidRPr="00085DBF" w:rsidRDefault="00E908B4" w:rsidP="0072295D">
            <w:pPr>
              <w:spacing w:after="240"/>
            </w:pPr>
            <w:r w:rsidRPr="001113AD">
              <w:t>X_PROV_MG12__&lt;MEMBER CODE&gt;_ DDMMYYYY.lis.gz</w:t>
            </w:r>
          </w:p>
        </w:tc>
      </w:tr>
      <w:tr w:rsidR="00E908B4" w:rsidRPr="00085DBF" w14:paraId="522AB3D8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C24B" w14:textId="77777777" w:rsidR="00E908B4" w:rsidRPr="00085DBF" w:rsidRDefault="00E908B4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8BC4" w14:textId="77777777" w:rsidR="00E908B4" w:rsidRPr="00085DBF" w:rsidRDefault="00E908B4" w:rsidP="0072295D">
            <w:r w:rsidRPr="00085DBF">
              <w:t>/CDSFTP/X&lt;MEMBER CODE&gt;/REPORTS</w:t>
            </w:r>
          </w:p>
        </w:tc>
      </w:tr>
      <w:tr w:rsidR="00E908B4" w:rsidRPr="00085DBF" w14:paraId="4D2AE076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56E9" w14:textId="77777777" w:rsidR="00E908B4" w:rsidRPr="00085DBF" w:rsidRDefault="00E908B4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02A2" w14:textId="77777777" w:rsidR="00E908B4" w:rsidRPr="00085DBF" w:rsidRDefault="00E908B4" w:rsidP="0072295D">
            <w:r w:rsidRPr="00085DBF">
              <w:t>LIS</w:t>
            </w:r>
          </w:p>
        </w:tc>
      </w:tr>
    </w:tbl>
    <w:p w14:paraId="42572FF9" w14:textId="77777777" w:rsidR="00761FF8" w:rsidRDefault="00761FF8" w:rsidP="00761FF8">
      <w:pPr>
        <w:spacing w:line="240" w:lineRule="atLeast"/>
      </w:pPr>
    </w:p>
    <w:p w14:paraId="4855DB02" w14:textId="53175CFD" w:rsidR="00761FF8" w:rsidRDefault="00761FF8" w:rsidP="00761FF8">
      <w:pPr>
        <w:spacing w:line="240" w:lineRule="atLeast"/>
      </w:pPr>
      <w:r>
        <w:t>Trade date</w:t>
      </w:r>
    </w:p>
    <w:p w14:paraId="20BFA934" w14:textId="77777777" w:rsidR="00761FF8" w:rsidRDefault="00761FF8" w:rsidP="00761FF8">
      <w:pPr>
        <w:spacing w:line="240" w:lineRule="atLeast"/>
      </w:pPr>
      <w:r>
        <w:t>Trading member /Custodial participant code</w:t>
      </w:r>
    </w:p>
    <w:p w14:paraId="73CB02AF" w14:textId="77777777" w:rsidR="00761FF8" w:rsidRDefault="00761FF8" w:rsidP="00761FF8">
      <w:pPr>
        <w:spacing w:line="240" w:lineRule="atLeast"/>
      </w:pPr>
      <w:r>
        <w:t>SPAN Margin</w:t>
      </w:r>
    </w:p>
    <w:p w14:paraId="4E32E8C3" w14:textId="77777777" w:rsidR="00761FF8" w:rsidRDefault="00761FF8" w:rsidP="00761FF8">
      <w:pPr>
        <w:spacing w:line="240" w:lineRule="atLeast"/>
      </w:pPr>
      <w:r>
        <w:t>Filler</w:t>
      </w:r>
    </w:p>
    <w:p w14:paraId="12185DFB" w14:textId="77777777" w:rsidR="00761FF8" w:rsidRDefault="00761FF8" w:rsidP="00761FF8">
      <w:pPr>
        <w:spacing w:line="240" w:lineRule="atLeast"/>
      </w:pPr>
      <w:r>
        <w:t>Extreme Loss Margin</w:t>
      </w:r>
    </w:p>
    <w:p w14:paraId="4BDA1131" w14:textId="77777777" w:rsidR="00761FF8" w:rsidRDefault="00761FF8" w:rsidP="00761FF8">
      <w:pPr>
        <w:spacing w:line="240" w:lineRule="atLeast"/>
      </w:pPr>
      <w:r>
        <w:t>Margin on consolidated crystallized obligation</w:t>
      </w:r>
    </w:p>
    <w:p w14:paraId="07D268AF" w14:textId="77777777" w:rsidR="00761FF8" w:rsidRDefault="00761FF8" w:rsidP="00761FF8">
      <w:pPr>
        <w:spacing w:line="240" w:lineRule="atLeast"/>
      </w:pPr>
      <w:r>
        <w:t>Total margin to be collected (SPAN Margin + Extreme Loss Margin + Margin on consolidated crystallized obligation)</w:t>
      </w:r>
    </w:p>
    <w:p w14:paraId="2E06B9EC" w14:textId="77777777" w:rsidR="00761FF8" w:rsidRDefault="00761FF8" w:rsidP="00761FF8">
      <w:pPr>
        <w:jc w:val="both"/>
        <w:rPr>
          <w:i/>
        </w:rPr>
      </w:pPr>
      <w:r>
        <w:t>Peak of Intra-day margin to be collected</w:t>
      </w:r>
    </w:p>
    <w:p w14:paraId="378D02F5" w14:textId="77777777" w:rsidR="003E3727" w:rsidRDefault="003E3727" w:rsidP="001E0FA0">
      <w:pPr>
        <w:pStyle w:val="Heading1"/>
        <w:numPr>
          <w:ilvl w:val="0"/>
          <w:numId w:val="0"/>
        </w:numPr>
        <w:ind w:left="-142"/>
      </w:pPr>
    </w:p>
    <w:p w14:paraId="288139F9" w14:textId="5FDCC4A1" w:rsidR="000321AE" w:rsidRPr="00085DBF" w:rsidRDefault="005A2921" w:rsidP="0026226E">
      <w:pPr>
        <w:pStyle w:val="Heading1"/>
        <w:ind w:left="-142"/>
      </w:pPr>
      <w:bookmarkStart w:id="35" w:name="_Toc56176585"/>
      <w:r>
        <w:t xml:space="preserve">Intra-day </w:t>
      </w:r>
      <w:r w:rsidR="000321AE" w:rsidRPr="00085DBF">
        <w:t>margin file for clearing member (MG12)</w:t>
      </w:r>
      <w:bookmarkEnd w:id="35"/>
    </w:p>
    <w:p w14:paraId="288139FA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A05" w14:textId="77777777" w:rsidTr="00303E25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1" w14:textId="77777777"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4" w14:textId="6C398F5D" w:rsidR="003412D2" w:rsidRPr="00085DBF" w:rsidRDefault="000321AE" w:rsidP="00303E25">
            <w:pPr>
              <w:spacing w:after="240"/>
            </w:pPr>
            <w:r w:rsidRPr="00157CFA">
              <w:t>X_MG12_P_&lt;MEMBER CODE&gt;_DDMMYYYY_ i</w:t>
            </w:r>
            <w:r w:rsidR="003412D2">
              <w:t>nn</w:t>
            </w:r>
            <w:r w:rsidRPr="00157CFA">
              <w:t>.LIS.gz</w:t>
            </w:r>
          </w:p>
        </w:tc>
      </w:tr>
      <w:tr w:rsidR="000321AE" w:rsidRPr="00085DBF" w14:paraId="28813A08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6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7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0B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9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A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0C" w14:textId="6F818724" w:rsidR="000321AE" w:rsidRDefault="000321AE" w:rsidP="000321AE">
      <w:pPr>
        <w:spacing w:line="240" w:lineRule="atLeast"/>
        <w:rPr>
          <w:b/>
        </w:rPr>
      </w:pPr>
    </w:p>
    <w:p w14:paraId="755A65C4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Trade date </w:t>
      </w:r>
    </w:p>
    <w:p w14:paraId="27FF0B16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Trading member /Custodial participant code </w:t>
      </w:r>
    </w:p>
    <w:p w14:paraId="7E5920A2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SPAN Margin </w:t>
      </w:r>
    </w:p>
    <w:p w14:paraId="3C45D84B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Filler </w:t>
      </w:r>
    </w:p>
    <w:p w14:paraId="5E878F62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Extreme Loss Margin </w:t>
      </w:r>
    </w:p>
    <w:p w14:paraId="11949026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Margin on consolidated crystallized obligation </w:t>
      </w:r>
    </w:p>
    <w:p w14:paraId="572A632B" w14:textId="0B6ACAB7" w:rsidR="00B41803" w:rsidRPr="00085DBF" w:rsidRDefault="00B41803" w:rsidP="00B41803">
      <w:pPr>
        <w:spacing w:line="240" w:lineRule="atLeast"/>
        <w:rPr>
          <w:b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>Total margin to be collected (SPAN Margin + Extreme Loss Margin)</w:t>
      </w:r>
    </w:p>
    <w:p w14:paraId="33819113" w14:textId="77777777" w:rsidR="00786B54" w:rsidRDefault="00786B54" w:rsidP="00157CFA">
      <w:pPr>
        <w:jc w:val="both"/>
      </w:pPr>
    </w:p>
    <w:p w14:paraId="28813A1A" w14:textId="77777777" w:rsidR="00EE4A3C" w:rsidRPr="00085DBF" w:rsidRDefault="00EE4A3C" w:rsidP="00EE4A3C">
      <w:pPr>
        <w:pStyle w:val="Heading1"/>
        <w:numPr>
          <w:ilvl w:val="0"/>
          <w:numId w:val="0"/>
        </w:numPr>
        <w:ind w:left="-142"/>
        <w:rPr>
          <w:snapToGrid w:val="0"/>
        </w:rPr>
      </w:pPr>
    </w:p>
    <w:p w14:paraId="28813A1B" w14:textId="64DB6122" w:rsidR="000321AE" w:rsidRPr="00085DBF" w:rsidRDefault="000321AE" w:rsidP="003F4248">
      <w:pPr>
        <w:pStyle w:val="Heading1"/>
        <w:ind w:left="-142"/>
        <w:rPr>
          <w:snapToGrid w:val="0"/>
        </w:rPr>
      </w:pPr>
      <w:bookmarkStart w:id="36" w:name="_Toc56176586"/>
      <w:r w:rsidRPr="00085DBF">
        <w:t xml:space="preserve">Detailed </w:t>
      </w:r>
      <w:r w:rsidR="00B41803" w:rsidRPr="00B41803">
        <w:t xml:space="preserve">end of day margin </w:t>
      </w:r>
      <w:r w:rsidRPr="00085DBF">
        <w:t>file for trading member (MG13)</w:t>
      </w:r>
      <w:bookmarkEnd w:id="36"/>
      <w:r w:rsidRPr="00085DBF">
        <w:rPr>
          <w:snapToGrid w:val="0"/>
        </w:rPr>
        <w:t xml:space="preserve">   </w:t>
      </w:r>
    </w:p>
    <w:p w14:paraId="28813A1C" w14:textId="77777777"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Currency Futures Margin File for Trading Member (CUR_MG13)</w:t>
      </w:r>
    </w:p>
    <w:p w14:paraId="28813A1D" w14:textId="77777777"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Interest Rate Futures Margin File for Trading Member (IRF_MG13)</w:t>
      </w:r>
    </w:p>
    <w:p w14:paraId="28813A1E" w14:textId="77777777" w:rsidR="007E1365" w:rsidRPr="00157CFA" w:rsidRDefault="007E1365" w:rsidP="007E1365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1113AD">
        <w:t>Provisional Consolidated Margin File for Trading Member (X_PROV_MG13)</w:t>
      </w:r>
    </w:p>
    <w:p w14:paraId="28813A1F" w14:textId="77777777"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Consolidated Margin File for Trading Member (X_MG13)</w:t>
      </w:r>
    </w:p>
    <w:p w14:paraId="28813A21" w14:textId="77777777" w:rsidR="00303E25" w:rsidRPr="00085DBF" w:rsidRDefault="00303E25" w:rsidP="00303E25">
      <w:pPr>
        <w:rPr>
          <w:snapToGrid w:val="0"/>
        </w:rPr>
      </w:pPr>
    </w:p>
    <w:p w14:paraId="28813A22" w14:textId="77777777" w:rsidR="000321AE" w:rsidRPr="00085DBF" w:rsidRDefault="000321AE" w:rsidP="000321AE">
      <w:pPr>
        <w:spacing w:line="240" w:lineRule="atLeas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A2A" w14:textId="77777777" w:rsidTr="00303E25">
        <w:trPr>
          <w:trHeight w:val="93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3" w14:textId="77777777" w:rsidR="000321AE" w:rsidRPr="00157CFA" w:rsidRDefault="000321AE" w:rsidP="00303E25">
            <w:r w:rsidRPr="00157CFA">
              <w:lastRenderedPageBreak/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4" w14:textId="77777777" w:rsidR="000321AE" w:rsidRPr="00157CFA" w:rsidRDefault="000321AE" w:rsidP="00303E25">
            <w:pPr>
              <w:spacing w:after="240"/>
            </w:pPr>
            <w:r w:rsidRPr="00157CFA">
              <w:t>CUR_MG13_&lt;MEMBER CODE&gt;_DDMMYYYY.LIS.gz</w:t>
            </w:r>
            <w:r w:rsidRPr="00157CFA">
              <w:br/>
              <w:t>IRF_MG13_&lt;MEMBER CODE&gt;_DDMMYYYY.LIS.gz</w:t>
            </w:r>
            <w:r w:rsidRPr="00157CFA">
              <w:br/>
              <w:t>X_MG13_&lt;MEMBER CODE&gt;_DDMMYYYY.LIS.gz</w:t>
            </w:r>
          </w:p>
          <w:p w14:paraId="28813A25" w14:textId="77777777" w:rsidR="007E1365" w:rsidRPr="00157CFA" w:rsidRDefault="007E1365" w:rsidP="00303E25">
            <w:pPr>
              <w:spacing w:after="240"/>
            </w:pPr>
            <w:r w:rsidRPr="001113AD">
              <w:t>X_PROV_MG13_&lt;MEMBER CODE&gt;_ DDMMYYYY.lis.gz</w:t>
            </w:r>
          </w:p>
          <w:p w14:paraId="28813A29" w14:textId="33952C8A" w:rsidR="000321AE" w:rsidRPr="00085DBF" w:rsidRDefault="000321AE" w:rsidP="00303E25">
            <w:pPr>
              <w:spacing w:after="240"/>
            </w:pPr>
          </w:p>
        </w:tc>
      </w:tr>
      <w:tr w:rsidR="000321AE" w:rsidRPr="00085DBF" w14:paraId="28813A2D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B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C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30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E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F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31" w14:textId="77777777" w:rsidR="000321AE" w:rsidRPr="00085DBF" w:rsidRDefault="000321AE" w:rsidP="000321AE">
      <w:pPr>
        <w:tabs>
          <w:tab w:val="right" w:pos="9000"/>
        </w:tabs>
        <w:spacing w:line="240" w:lineRule="atLeast"/>
      </w:pPr>
    </w:p>
    <w:p w14:paraId="739EB321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Trade date</w:t>
      </w:r>
    </w:p>
    <w:p w14:paraId="2A4AF4FF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Client Code</w:t>
      </w:r>
    </w:p>
    <w:p w14:paraId="18A5A5CB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SPAN Margin</w:t>
      </w:r>
    </w:p>
    <w:p w14:paraId="25D61758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Filler</w:t>
      </w:r>
    </w:p>
    <w:p w14:paraId="214A4018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Extreme Loss Margin</w:t>
      </w:r>
    </w:p>
    <w:p w14:paraId="3889AA3E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Margin on consolidated crystallized obligation</w:t>
      </w:r>
    </w:p>
    <w:p w14:paraId="1454D7FB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Total margin to be collected (SPAN Margin + Extreme Loss Margin + Margin on consolidated crystallized obligation)</w:t>
      </w:r>
    </w:p>
    <w:p w14:paraId="15EE684A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Peak of Intra-day margin to be collected</w:t>
      </w:r>
    </w:p>
    <w:p w14:paraId="46D61441" w14:textId="77777777" w:rsidR="00181611" w:rsidRDefault="00BE2A96" w:rsidP="00BE2A96">
      <w:pPr>
        <w:spacing w:line="240" w:lineRule="atLeast"/>
        <w:jc w:val="both"/>
        <w:rPr>
          <w:bCs/>
          <w:lang w:val="en-IN"/>
        </w:rPr>
      </w:pPr>
      <w:r w:rsidRPr="001E0FA0">
        <w:rPr>
          <w:bCs/>
          <w:lang w:val="en-IN"/>
        </w:rPr>
        <w:t>Client/Proprietary Flag</w:t>
      </w:r>
    </w:p>
    <w:p w14:paraId="64C1B55C" w14:textId="77777777" w:rsidR="00181611" w:rsidRDefault="00181611" w:rsidP="00BE2A96">
      <w:pPr>
        <w:spacing w:line="240" w:lineRule="atLeast"/>
        <w:jc w:val="both"/>
        <w:rPr>
          <w:bCs/>
          <w:lang w:val="en-IN"/>
        </w:rPr>
      </w:pPr>
    </w:p>
    <w:p w14:paraId="76578394" w14:textId="77777777" w:rsidR="00181611" w:rsidRDefault="00181611" w:rsidP="00BE2A96">
      <w:pPr>
        <w:spacing w:line="240" w:lineRule="atLeast"/>
        <w:jc w:val="both"/>
        <w:rPr>
          <w:bCs/>
          <w:lang w:val="en-IN"/>
        </w:rPr>
      </w:pPr>
    </w:p>
    <w:p w14:paraId="6CA55710" w14:textId="1DD3E33F" w:rsidR="00BE2A96" w:rsidRPr="00BE2A96" w:rsidRDefault="00BE2A96" w:rsidP="00BE2A96">
      <w:pPr>
        <w:spacing w:line="240" w:lineRule="atLeast"/>
        <w:jc w:val="both"/>
      </w:pPr>
      <w:r w:rsidRPr="001E0FA0" w:rsidDel="00BE2A96">
        <w:rPr>
          <w:bCs/>
          <w:lang w:val="en-IN"/>
        </w:rPr>
        <w:t xml:space="preserve"> </w:t>
      </w:r>
    </w:p>
    <w:p w14:paraId="08E9EB9D" w14:textId="258E66CC" w:rsidR="00670687" w:rsidRPr="00085DBF" w:rsidRDefault="006F275C" w:rsidP="00670687">
      <w:pPr>
        <w:pStyle w:val="Heading1"/>
        <w:ind w:left="-142"/>
        <w:rPr>
          <w:snapToGrid w:val="0"/>
        </w:rPr>
      </w:pPr>
      <w:bookmarkStart w:id="37" w:name="_Toc56176587"/>
      <w:r>
        <w:t xml:space="preserve">Intra-day </w:t>
      </w:r>
      <w:r w:rsidR="00670687" w:rsidRPr="00B41803">
        <w:t xml:space="preserve">margin </w:t>
      </w:r>
      <w:r w:rsidR="00670687" w:rsidRPr="00085DBF">
        <w:t>file for trading member (MG13)</w:t>
      </w:r>
      <w:bookmarkEnd w:id="37"/>
      <w:r w:rsidR="00670687" w:rsidRPr="00085DBF">
        <w:rPr>
          <w:snapToGrid w:val="0"/>
        </w:rPr>
        <w:t xml:space="preserve">   </w:t>
      </w:r>
    </w:p>
    <w:p w14:paraId="22B216E8" w14:textId="77777777" w:rsidR="00D61CDE" w:rsidRPr="00085DBF" w:rsidRDefault="00D61CDE" w:rsidP="00D61CD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D61CDE" w:rsidRPr="00085DBF" w14:paraId="7697A02D" w14:textId="77777777" w:rsidTr="0072295D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912F" w14:textId="77777777" w:rsidR="00D61CDE" w:rsidRPr="00157CFA" w:rsidRDefault="00D61CDE" w:rsidP="0072295D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75D1" w14:textId="1B5FF37C" w:rsidR="00D61CDE" w:rsidRPr="00085DBF" w:rsidRDefault="00D61CDE" w:rsidP="0072295D">
            <w:pPr>
              <w:spacing w:after="240"/>
            </w:pPr>
            <w:r w:rsidRPr="00157CFA">
              <w:t>X_MG1</w:t>
            </w:r>
            <w:r>
              <w:t>3</w:t>
            </w:r>
            <w:r w:rsidRPr="00157CFA">
              <w:t>_P_&lt;MEMBER CODE&gt;_DDMMYYYY_ i</w:t>
            </w:r>
            <w:r>
              <w:t>nn</w:t>
            </w:r>
            <w:r w:rsidRPr="00157CFA">
              <w:t>.LIS.gz</w:t>
            </w:r>
          </w:p>
        </w:tc>
      </w:tr>
      <w:tr w:rsidR="00D61CDE" w:rsidRPr="00085DBF" w14:paraId="1199D91C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29A" w14:textId="77777777" w:rsidR="00D61CDE" w:rsidRPr="00085DBF" w:rsidRDefault="00D61CDE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6948" w14:textId="77777777" w:rsidR="00D61CDE" w:rsidRPr="00085DBF" w:rsidRDefault="00D61CDE" w:rsidP="0072295D">
            <w:r w:rsidRPr="00085DBF">
              <w:t>/CDSFTP/X&lt;MEMBER CODE&gt;/REPORTS</w:t>
            </w:r>
          </w:p>
        </w:tc>
      </w:tr>
      <w:tr w:rsidR="00D61CDE" w:rsidRPr="00085DBF" w14:paraId="3679BC2D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B481" w14:textId="77777777" w:rsidR="00D61CDE" w:rsidRPr="00085DBF" w:rsidRDefault="00D61CDE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8E95" w14:textId="77777777" w:rsidR="00D61CDE" w:rsidRPr="00085DBF" w:rsidRDefault="00D61CDE" w:rsidP="0072295D">
            <w:r w:rsidRPr="00085DBF">
              <w:t>LIS</w:t>
            </w:r>
          </w:p>
        </w:tc>
      </w:tr>
    </w:tbl>
    <w:p w14:paraId="7734E036" w14:textId="395DC9A9" w:rsidR="00D61CDE" w:rsidRDefault="00D61CDE" w:rsidP="00D61CDE">
      <w:pPr>
        <w:spacing w:line="240" w:lineRule="atLeast"/>
        <w:rPr>
          <w:b/>
        </w:rPr>
      </w:pPr>
    </w:p>
    <w:p w14:paraId="25BF1781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Trade date </w:t>
      </w:r>
    </w:p>
    <w:p w14:paraId="2EF584E9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Client Code </w:t>
      </w:r>
    </w:p>
    <w:p w14:paraId="1BF89858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SPAN Margin </w:t>
      </w:r>
    </w:p>
    <w:p w14:paraId="2AF91633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Filler </w:t>
      </w:r>
    </w:p>
    <w:p w14:paraId="30D57F24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Extreme Loss Margin </w:t>
      </w:r>
    </w:p>
    <w:p w14:paraId="097B4F0A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Margin on consolidated crystallized obligation </w:t>
      </w:r>
    </w:p>
    <w:p w14:paraId="5A93E6A2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(SPAN Margin + Extreme Loss Margin) </w:t>
      </w:r>
    </w:p>
    <w:p w14:paraId="5E0E1888" w14:textId="7703B0EF" w:rsidR="000A1BB9" w:rsidRDefault="000A1BB9" w:rsidP="000A1BB9">
      <w:pPr>
        <w:spacing w:line="240" w:lineRule="atLeast"/>
        <w:rPr>
          <w:b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>Client/Proprietary Flag</w:t>
      </w:r>
    </w:p>
    <w:p w14:paraId="53186145" w14:textId="77777777" w:rsidR="000A1BB9" w:rsidRDefault="000A1BB9">
      <w:pPr>
        <w:spacing w:after="200" w:line="276" w:lineRule="auto"/>
      </w:pPr>
      <w:r>
        <w:br w:type="page"/>
      </w:r>
    </w:p>
    <w:p w14:paraId="28813A41" w14:textId="77777777" w:rsidR="000321AE" w:rsidRPr="00085DBF" w:rsidRDefault="000321AE" w:rsidP="000321AE">
      <w:pPr>
        <w:tabs>
          <w:tab w:val="right" w:pos="9000"/>
        </w:tabs>
        <w:spacing w:line="240" w:lineRule="atLeast"/>
      </w:pPr>
    </w:p>
    <w:p w14:paraId="28813A42" w14:textId="77777777" w:rsidR="000321AE" w:rsidRPr="00085DBF" w:rsidRDefault="000321AE" w:rsidP="003F4248">
      <w:pPr>
        <w:pStyle w:val="Heading1"/>
        <w:ind w:left="-142"/>
      </w:pPr>
      <w:bookmarkStart w:id="38" w:name="_Toc56176588"/>
      <w:r w:rsidRPr="00085DBF">
        <w:t>Detailed margin file for clearing member (MG18)</w:t>
      </w:r>
      <w:bookmarkEnd w:id="38"/>
    </w:p>
    <w:p w14:paraId="28813A43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A47" w14:textId="77777777" w:rsidTr="00EE4A3C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4" w14:textId="77777777"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5" w14:textId="77777777" w:rsidR="007E1365" w:rsidRPr="00157CFA" w:rsidRDefault="000321AE" w:rsidP="00303E25">
            <w:pPr>
              <w:spacing w:after="240"/>
            </w:pPr>
            <w:r w:rsidRPr="00157CFA">
              <w:t>CUR_MG18_&lt;MEMBER CODE&gt;_DDMMYYYY.CSV.gz</w:t>
            </w:r>
            <w:r w:rsidRPr="00157CFA">
              <w:br/>
              <w:t>IRF_MG18_&lt;MEMBER CODE&gt;_DDMMYYYY.CSV.gz</w:t>
            </w:r>
          </w:p>
          <w:p w14:paraId="28813A46" w14:textId="77777777" w:rsidR="00CF6287" w:rsidRPr="00157CFA" w:rsidRDefault="007E1365" w:rsidP="00303E25">
            <w:pPr>
              <w:spacing w:after="240"/>
            </w:pPr>
            <w:r w:rsidRPr="001113AD">
              <w:t>X_PROV_MG18_&lt;MEMBER CODE&gt;_ DDMMYYYY.lis.gz</w:t>
            </w:r>
            <w:r w:rsidR="000321AE" w:rsidRPr="00157CFA">
              <w:br/>
              <w:t>X_MG18_&lt;MEMBER CODE&gt;_DDMMYYYY.LIS.gz</w:t>
            </w:r>
          </w:p>
        </w:tc>
      </w:tr>
      <w:tr w:rsidR="000321AE" w:rsidRPr="00085DBF" w14:paraId="28813A4A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8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9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4D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B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C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4E" w14:textId="77777777" w:rsidR="00EE4A3C" w:rsidRPr="00085DBF" w:rsidRDefault="00EE4A3C" w:rsidP="000321AE">
      <w:pPr>
        <w:spacing w:line="240" w:lineRule="atLeast"/>
        <w:ind w:left="720"/>
        <w:rPr>
          <w:snapToGrid w:val="0"/>
        </w:rPr>
      </w:pPr>
    </w:p>
    <w:p w14:paraId="6E5AB9B7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Trade date </w:t>
      </w:r>
    </w:p>
    <w:p w14:paraId="29939758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Trading member /Custodial participant code </w:t>
      </w:r>
    </w:p>
    <w:p w14:paraId="1E21DA2C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SPAN Margin </w:t>
      </w:r>
    </w:p>
    <w:p w14:paraId="13BB7D3D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Filler </w:t>
      </w:r>
    </w:p>
    <w:p w14:paraId="1AC049EE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Extreme Loss Margin </w:t>
      </w:r>
    </w:p>
    <w:p w14:paraId="5DE0EED9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Margin on consolidated crystallized obligation </w:t>
      </w:r>
    </w:p>
    <w:p w14:paraId="1937EE4D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(SPAN Margin + Extreme Loss Margin + Margin on consolidated crystallized obligation) </w:t>
      </w:r>
    </w:p>
    <w:p w14:paraId="725831E1" w14:textId="75A3CB20" w:rsidR="00E66817" w:rsidRDefault="007B28EB" w:rsidP="007B28EB">
      <w:pPr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Peak of Intra-day margin to be collected </w:t>
      </w:r>
    </w:p>
    <w:p w14:paraId="5C68A72D" w14:textId="35E25240" w:rsidR="00E66817" w:rsidRDefault="00E66817" w:rsidP="007B28EB">
      <w:pPr>
        <w:rPr>
          <w:rFonts w:eastAsiaTheme="minorHAnsi"/>
          <w:color w:val="000000"/>
          <w:sz w:val="23"/>
          <w:szCs w:val="23"/>
          <w:lang w:val="en-IN"/>
        </w:rPr>
      </w:pPr>
    </w:p>
    <w:p w14:paraId="562EE195" w14:textId="4D690C88" w:rsidR="00E66817" w:rsidRDefault="00E66817" w:rsidP="00E66817">
      <w:pPr>
        <w:pStyle w:val="Heading1"/>
        <w:ind w:left="-142"/>
      </w:pPr>
      <w:bookmarkStart w:id="39" w:name="_Toc56087021"/>
      <w:bookmarkStart w:id="40" w:name="_Toc56176589"/>
      <w:r w:rsidRPr="001E0FA0">
        <w:t>Client Collateral benefit for Trading Member (CC01)</w:t>
      </w:r>
      <w:bookmarkEnd w:id="39"/>
      <w:bookmarkEnd w:id="40"/>
    </w:p>
    <w:p w14:paraId="521297FE" w14:textId="77777777" w:rsidR="00E66817" w:rsidRDefault="00E66817" w:rsidP="001E0FA0">
      <w:pPr>
        <w:pStyle w:val="Heading1"/>
        <w:numPr>
          <w:ilvl w:val="0"/>
          <w:numId w:val="0"/>
        </w:numPr>
        <w:ind w:left="-14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E66817" w:rsidRPr="00085DBF" w14:paraId="490F484C" w14:textId="77777777" w:rsidTr="0072295D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F9C2" w14:textId="77777777" w:rsidR="00E66817" w:rsidRPr="00157CFA" w:rsidRDefault="00E66817" w:rsidP="0072295D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96A0" w14:textId="41FD5C8B" w:rsidR="00E66817" w:rsidRPr="00157CFA" w:rsidRDefault="00170795" w:rsidP="0072295D">
            <w:pPr>
              <w:spacing w:after="240"/>
            </w:pPr>
            <w:r w:rsidRPr="000C3F71">
              <w:t>F_CC01</w:t>
            </w:r>
            <w:r w:rsidRPr="00B2028F">
              <w:t>&lt;Member Code&gt;_&lt;DDMMYYYY&gt;</w:t>
            </w:r>
            <w:r w:rsidRPr="000C3F71">
              <w:t>.csv.gz</w:t>
            </w:r>
          </w:p>
        </w:tc>
      </w:tr>
      <w:tr w:rsidR="00E66817" w:rsidRPr="00085DBF" w14:paraId="34A36345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7315" w14:textId="77777777" w:rsidR="00E66817" w:rsidRPr="00085DBF" w:rsidRDefault="00E66817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E6E9" w14:textId="77777777" w:rsidR="00E66817" w:rsidRPr="00085DBF" w:rsidRDefault="00E66817" w:rsidP="0072295D">
            <w:r w:rsidRPr="00085DBF">
              <w:t>/CDSFTP/X&lt;MEMBER CODE&gt;/REPORTS</w:t>
            </w:r>
          </w:p>
        </w:tc>
      </w:tr>
      <w:tr w:rsidR="00E66817" w:rsidRPr="00085DBF" w14:paraId="130F4F7C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13D2" w14:textId="77777777" w:rsidR="00E66817" w:rsidRPr="00085DBF" w:rsidRDefault="00E66817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639D" w14:textId="3BE4F8BE" w:rsidR="00E66817" w:rsidRPr="00085DBF" w:rsidRDefault="00AD542F" w:rsidP="0072295D">
            <w:r>
              <w:t>C</w:t>
            </w:r>
            <w:r w:rsidR="00E66817" w:rsidRPr="00085DBF">
              <w:t>S</w:t>
            </w:r>
            <w:r>
              <w:t>V</w:t>
            </w:r>
          </w:p>
        </w:tc>
      </w:tr>
    </w:tbl>
    <w:p w14:paraId="278A9345" w14:textId="77777777" w:rsidR="00E66817" w:rsidRDefault="00E66817" w:rsidP="00E66817">
      <w:pPr>
        <w:spacing w:line="240" w:lineRule="atLeast"/>
        <w:jc w:val="both"/>
        <w:rPr>
          <w:i/>
        </w:rPr>
      </w:pPr>
    </w:p>
    <w:p w14:paraId="1C15F0A4" w14:textId="77777777" w:rsidR="00E66817" w:rsidRPr="0072295D" w:rsidRDefault="00E66817" w:rsidP="00E66817">
      <w:pPr>
        <w:spacing w:line="240" w:lineRule="atLeast"/>
        <w:jc w:val="both"/>
        <w:rPr>
          <w:b/>
        </w:rPr>
      </w:pPr>
      <w:r w:rsidRPr="00B2028F">
        <w:rPr>
          <w:i/>
        </w:rPr>
        <w:t>File details and format</w:t>
      </w:r>
      <w:r w:rsidRPr="0072295D">
        <w:t>:</w:t>
      </w:r>
      <w:r w:rsidRPr="000C3F71">
        <w:t xml:space="preserve"> The file for a trading member shall contain the following values</w:t>
      </w:r>
    </w:p>
    <w:p w14:paraId="10BD76FB" w14:textId="77777777" w:rsidR="00E66817" w:rsidRPr="0072295D" w:rsidRDefault="00E66817" w:rsidP="00E66817">
      <w:pPr>
        <w:spacing w:line="240" w:lineRule="atLeast"/>
        <w:jc w:val="both"/>
        <w:rPr>
          <w:b/>
        </w:rPr>
      </w:pPr>
      <w:r w:rsidRPr="000C3F71">
        <w:t xml:space="preserve">Client/UCC Code </w:t>
      </w:r>
    </w:p>
    <w:p w14:paraId="4F8A45E3" w14:textId="77777777" w:rsidR="00E66817" w:rsidRPr="0072295D" w:rsidRDefault="00E66817" w:rsidP="00E66817">
      <w:pPr>
        <w:spacing w:line="240" w:lineRule="atLeast"/>
        <w:jc w:val="both"/>
        <w:rPr>
          <w:b/>
        </w:rPr>
      </w:pPr>
      <w:r w:rsidRPr="000C3F71">
        <w:t xml:space="preserve">Eligible Value </w:t>
      </w:r>
    </w:p>
    <w:p w14:paraId="06A7F2FB" w14:textId="74A5290F" w:rsidR="00E66817" w:rsidRDefault="00E66817" w:rsidP="00E66817">
      <w:pPr>
        <w:spacing w:line="240" w:lineRule="atLeast"/>
        <w:jc w:val="both"/>
      </w:pPr>
      <w:proofErr w:type="spellStart"/>
      <w:r w:rsidRPr="000C3F71">
        <w:t>Utilised</w:t>
      </w:r>
      <w:proofErr w:type="spellEnd"/>
      <w:r w:rsidRPr="000C3F71">
        <w:t xml:space="preserve"> Value</w:t>
      </w:r>
    </w:p>
    <w:p w14:paraId="7F251510" w14:textId="77777777" w:rsidR="00E66817" w:rsidRDefault="00E66817" w:rsidP="00E66817">
      <w:pPr>
        <w:spacing w:line="240" w:lineRule="atLeast"/>
        <w:jc w:val="both"/>
      </w:pPr>
    </w:p>
    <w:p w14:paraId="74212EAB" w14:textId="1602C21E" w:rsidR="00E66817" w:rsidRDefault="00E66817" w:rsidP="00E66817">
      <w:pPr>
        <w:pStyle w:val="Heading1"/>
        <w:ind w:left="-142"/>
      </w:pPr>
      <w:bookmarkStart w:id="41" w:name="_Toc56087022"/>
      <w:bookmarkStart w:id="42" w:name="_Toc56176590"/>
      <w:r w:rsidRPr="001E0FA0">
        <w:t>Client Collateral benefit for Clearing Member (CC02)</w:t>
      </w:r>
      <w:bookmarkEnd w:id="41"/>
      <w:bookmarkEnd w:id="42"/>
    </w:p>
    <w:p w14:paraId="02DDC345" w14:textId="77777777" w:rsidR="00F632CB" w:rsidRDefault="00F632CB" w:rsidP="001E0FA0">
      <w:pPr>
        <w:pStyle w:val="Heading1"/>
        <w:numPr>
          <w:ilvl w:val="0"/>
          <w:numId w:val="0"/>
        </w:numPr>
        <w:ind w:left="-14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F632CB" w:rsidRPr="00085DBF" w14:paraId="04EA9E7B" w14:textId="77777777" w:rsidTr="0072295D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D14E" w14:textId="77777777" w:rsidR="00F632CB" w:rsidRPr="00157CFA" w:rsidRDefault="00F632CB" w:rsidP="0072295D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7E72" w14:textId="52CB21D9" w:rsidR="00F632CB" w:rsidRPr="00157CFA" w:rsidRDefault="00F632CB" w:rsidP="0072295D">
            <w:pPr>
              <w:spacing w:after="240"/>
            </w:pPr>
            <w:r w:rsidRPr="000C3F71">
              <w:t>F_CC0</w:t>
            </w:r>
            <w:r>
              <w:t>2</w:t>
            </w:r>
            <w:r w:rsidRPr="00B2028F">
              <w:t>&lt;Member Code&gt;_&lt;DDMMYYYY&gt;</w:t>
            </w:r>
            <w:r w:rsidRPr="000C3F71">
              <w:t>.csv.gz</w:t>
            </w:r>
          </w:p>
        </w:tc>
      </w:tr>
      <w:tr w:rsidR="00F632CB" w:rsidRPr="00085DBF" w14:paraId="5251503A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779A" w14:textId="77777777" w:rsidR="00F632CB" w:rsidRPr="00085DBF" w:rsidRDefault="00F632CB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1B27" w14:textId="77777777" w:rsidR="00F632CB" w:rsidRPr="00085DBF" w:rsidRDefault="00F632CB" w:rsidP="0072295D">
            <w:r w:rsidRPr="00085DBF">
              <w:t>/CDSFTP/X&lt;MEMBER CODE&gt;/REPORTS</w:t>
            </w:r>
          </w:p>
        </w:tc>
      </w:tr>
      <w:tr w:rsidR="00F632CB" w:rsidRPr="00085DBF" w14:paraId="28245CA4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AF98" w14:textId="77777777" w:rsidR="00F632CB" w:rsidRPr="00085DBF" w:rsidRDefault="00F632CB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0AA0" w14:textId="4D31E8F0" w:rsidR="00F632CB" w:rsidRPr="00085DBF" w:rsidRDefault="00AD542F" w:rsidP="0072295D">
            <w:r>
              <w:t>C</w:t>
            </w:r>
            <w:r w:rsidR="00F632CB" w:rsidRPr="00085DBF">
              <w:t>S</w:t>
            </w:r>
            <w:r>
              <w:t>V</w:t>
            </w:r>
          </w:p>
        </w:tc>
      </w:tr>
    </w:tbl>
    <w:p w14:paraId="69C84D2F" w14:textId="77777777" w:rsidR="00F632CB" w:rsidRDefault="00F632CB" w:rsidP="00E66817">
      <w:pPr>
        <w:spacing w:line="240" w:lineRule="atLeast"/>
        <w:jc w:val="both"/>
        <w:rPr>
          <w:i/>
        </w:rPr>
      </w:pPr>
    </w:p>
    <w:p w14:paraId="4C897030" w14:textId="77777777" w:rsidR="00F632CB" w:rsidRDefault="00F632CB" w:rsidP="00E66817">
      <w:pPr>
        <w:spacing w:line="240" w:lineRule="atLeast"/>
        <w:jc w:val="both"/>
        <w:rPr>
          <w:i/>
        </w:rPr>
      </w:pPr>
    </w:p>
    <w:p w14:paraId="46460833" w14:textId="77777777" w:rsidR="00E66817" w:rsidRPr="0072295D" w:rsidRDefault="00E66817" w:rsidP="00E66817">
      <w:pPr>
        <w:spacing w:line="240" w:lineRule="atLeast"/>
        <w:jc w:val="both"/>
        <w:rPr>
          <w:b/>
          <w:i/>
        </w:rPr>
      </w:pPr>
      <w:r w:rsidRPr="00B2028F">
        <w:rPr>
          <w:i/>
        </w:rPr>
        <w:t>File details and format:</w:t>
      </w:r>
      <w:r w:rsidRPr="0072295D">
        <w:rPr>
          <w:i/>
        </w:rPr>
        <w:t xml:space="preserve"> The file for a trading member shall contain the following values</w:t>
      </w:r>
    </w:p>
    <w:p w14:paraId="07B56A6B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r w:rsidRPr="001E0FA0">
        <w:t>Trading Member Code/CP Code</w:t>
      </w:r>
    </w:p>
    <w:p w14:paraId="55C02ED6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r w:rsidRPr="001E0FA0">
        <w:t xml:space="preserve">Client/UCC Code </w:t>
      </w:r>
    </w:p>
    <w:p w14:paraId="48D1A8C6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r w:rsidRPr="001E0FA0">
        <w:t xml:space="preserve">Eligible Value </w:t>
      </w:r>
    </w:p>
    <w:p w14:paraId="2E449663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proofErr w:type="spellStart"/>
      <w:r w:rsidRPr="001E0FA0">
        <w:t>Utilised</w:t>
      </w:r>
      <w:proofErr w:type="spellEnd"/>
      <w:r w:rsidRPr="001E0FA0">
        <w:t xml:space="preserve"> Value</w:t>
      </w:r>
    </w:p>
    <w:p w14:paraId="467A201D" w14:textId="77777777" w:rsidR="00E66817" w:rsidRPr="00085DBF" w:rsidRDefault="00E66817" w:rsidP="007B28EB"/>
    <w:p w14:paraId="28813A7F" w14:textId="77777777" w:rsidR="000321AE" w:rsidRPr="00085DBF" w:rsidRDefault="000321AE" w:rsidP="003F4248">
      <w:pPr>
        <w:pStyle w:val="Heading1"/>
        <w:ind w:left="-142"/>
      </w:pPr>
      <w:bookmarkStart w:id="43" w:name="_Toc56176591"/>
      <w:bookmarkStart w:id="44" w:name="_Toc56176592"/>
      <w:bookmarkStart w:id="45" w:name="_Toc56176593"/>
      <w:bookmarkStart w:id="46" w:name="_Toc56176594"/>
      <w:bookmarkStart w:id="47" w:name="_Toc56176595"/>
      <w:bookmarkStart w:id="48" w:name="_Toc56176596"/>
      <w:bookmarkStart w:id="49" w:name="_Toc56176597"/>
      <w:bookmarkStart w:id="50" w:name="_Toc56176598"/>
      <w:bookmarkStart w:id="51" w:name="_Toc56176599"/>
      <w:bookmarkStart w:id="52" w:name="_Toc56176600"/>
      <w:bookmarkStart w:id="53" w:name="_Toc56176601"/>
      <w:bookmarkStart w:id="54" w:name="_Toc529207525"/>
      <w:bookmarkStart w:id="55" w:name="_Toc529207526"/>
      <w:bookmarkStart w:id="56" w:name="_Toc529207527"/>
      <w:bookmarkStart w:id="57" w:name="_Toc529207528"/>
      <w:bookmarkStart w:id="58" w:name="_Toc529207529"/>
      <w:bookmarkStart w:id="59" w:name="_Toc529207530"/>
      <w:bookmarkStart w:id="60" w:name="_Toc56176602"/>
      <w:bookmarkStart w:id="61" w:name="_Toc56176603"/>
      <w:bookmarkStart w:id="62" w:name="_Toc56176613"/>
      <w:bookmarkStart w:id="63" w:name="_Toc56176614"/>
      <w:bookmarkStart w:id="64" w:name="_Toc56176615"/>
      <w:bookmarkStart w:id="65" w:name="_Toc56176616"/>
      <w:bookmarkStart w:id="66" w:name="_Toc56176617"/>
      <w:bookmarkStart w:id="67" w:name="_Toc56176618"/>
      <w:bookmarkStart w:id="68" w:name="_Toc529207532"/>
      <w:bookmarkStart w:id="69" w:name="_Toc56176619"/>
      <w:bookmarkStart w:id="70" w:name="_Toc56176620"/>
      <w:bookmarkStart w:id="71" w:name="_Toc56176630"/>
      <w:bookmarkStart w:id="72" w:name="_Toc56176631"/>
      <w:bookmarkStart w:id="73" w:name="_Toc56176632"/>
      <w:bookmarkStart w:id="74" w:name="_Toc56176633"/>
      <w:bookmarkStart w:id="75" w:name="_Toc56176634"/>
      <w:bookmarkStart w:id="76" w:name="_Toc56176635"/>
      <w:bookmarkStart w:id="77" w:name="_Toc56176636"/>
      <w:bookmarkStart w:id="78" w:name="_Toc56176637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085DBF">
        <w:t>Details of collaterals submitted by clearing member (CL01)</w:t>
      </w:r>
      <w:bookmarkEnd w:id="78"/>
    </w:p>
    <w:p w14:paraId="28813A80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38"/>
        <w:gridCol w:w="6378"/>
      </w:tblGrid>
      <w:tr w:rsidR="000321AE" w:rsidRPr="00085DBF" w14:paraId="28813A83" w14:textId="77777777" w:rsidTr="00303E25">
        <w:trPr>
          <w:trHeight w:val="377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1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2" w14:textId="77777777" w:rsidR="000321AE" w:rsidRPr="00085DBF" w:rsidRDefault="000321AE" w:rsidP="00303E25">
            <w:pPr>
              <w:spacing w:after="240"/>
            </w:pPr>
            <w:r w:rsidRPr="00085DBF">
              <w:t>X_CL01_&lt;MEMBER CODE&gt;_DDMMYYYY</w:t>
            </w:r>
            <w:r w:rsidR="00477DAF">
              <w:t>_NN</w:t>
            </w:r>
            <w:r w:rsidRPr="00085DBF">
              <w:t>.LIS.gz</w:t>
            </w:r>
          </w:p>
        </w:tc>
      </w:tr>
      <w:tr w:rsidR="000321AE" w:rsidRPr="00085DBF" w14:paraId="28813A86" w14:textId="77777777" w:rsidTr="00303E25">
        <w:trPr>
          <w:trHeight w:val="315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4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5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89" w14:textId="77777777" w:rsidTr="00303E25">
        <w:trPr>
          <w:trHeight w:val="315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7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8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8A" w14:textId="77777777" w:rsidR="000321AE" w:rsidRPr="00085DBF" w:rsidRDefault="000321AE" w:rsidP="000321AE">
      <w:pPr>
        <w:spacing w:line="240" w:lineRule="atLeast"/>
      </w:pPr>
      <w:r w:rsidRPr="00085DBF">
        <w:t xml:space="preserve">Member </w:t>
      </w:r>
      <w:proofErr w:type="gramStart"/>
      <w:r w:rsidRPr="00085DBF">
        <w:t>Type :</w:t>
      </w:r>
      <w:proofErr w:type="gramEnd"/>
      <w:r w:rsidRPr="00085DBF">
        <w:t xml:space="preserve">      </w:t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  <w:t xml:space="preserve">Date: </w:t>
      </w:r>
    </w:p>
    <w:p w14:paraId="28813A8B" w14:textId="77777777" w:rsidR="000321AE" w:rsidRPr="00085DBF" w:rsidRDefault="000321AE" w:rsidP="000321AE">
      <w:pPr>
        <w:spacing w:line="240" w:lineRule="atLeast"/>
      </w:pPr>
      <w:r w:rsidRPr="00085DBF">
        <w:t xml:space="preserve">Member </w:t>
      </w:r>
      <w:proofErr w:type="gramStart"/>
      <w:r w:rsidRPr="00085DBF">
        <w:t>Code :</w:t>
      </w:r>
      <w:proofErr w:type="gramEnd"/>
      <w:r w:rsidRPr="00085DBF">
        <w:t xml:space="preserve">  </w:t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  <w:t xml:space="preserve">Member Name : </w:t>
      </w:r>
    </w:p>
    <w:p w14:paraId="28813A8C" w14:textId="77777777" w:rsidR="000321AE" w:rsidRPr="00085DBF" w:rsidRDefault="000321AE" w:rsidP="000321AE">
      <w:pPr>
        <w:spacing w:line="240" w:lineRule="atLeast"/>
      </w:pPr>
    </w:p>
    <w:p w14:paraId="28813A8D" w14:textId="77777777" w:rsidR="000321AE" w:rsidRPr="00085DBF" w:rsidRDefault="000321AE" w:rsidP="000321AE">
      <w:pPr>
        <w:spacing w:line="240" w:lineRule="atLeast"/>
      </w:pPr>
      <w:r w:rsidRPr="00085DBF">
        <w:t>1. SECURITY DEPOSIT</w:t>
      </w:r>
    </w:p>
    <w:p w14:paraId="28813A8E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8F" w14:textId="77777777" w:rsidR="00E73D69" w:rsidRPr="00085DBF" w:rsidRDefault="000321AE" w:rsidP="00E73D69">
      <w:pPr>
        <w:spacing w:line="240" w:lineRule="atLeast"/>
        <w:ind w:left="720" w:hanging="540"/>
      </w:pPr>
      <w:r w:rsidRPr="00085DBF">
        <w:t xml:space="preserve">1.1   NSCCL Deposit (Amount deposited with NSCCL towards clearing membership requirement and towards deposit requirement for each trading member clearing and settling through the clearing member. </w:t>
      </w:r>
      <w:r w:rsidR="00E73D69" w:rsidRPr="00085DBF">
        <w:t>Sum of 1.1.1 to 1.1.1</w:t>
      </w:r>
      <w:r w:rsidR="00A9687D" w:rsidRPr="00085DBF">
        <w:t>5</w:t>
      </w:r>
      <w:r w:rsidR="00E73D69" w:rsidRPr="00085DBF">
        <w:t>)</w:t>
      </w:r>
    </w:p>
    <w:p w14:paraId="28813A90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 xml:space="preserve">1.1.1 Interest Free Security Deposit-FO      </w:t>
      </w:r>
    </w:p>
    <w:p w14:paraId="28813A91" w14:textId="77777777" w:rsidR="00E73D69" w:rsidRPr="00085DBF" w:rsidRDefault="00E73D69" w:rsidP="00E73D69">
      <w:pPr>
        <w:spacing w:line="240" w:lineRule="atLeast"/>
        <w:ind w:left="720"/>
      </w:pPr>
      <w:r w:rsidRPr="00085DBF">
        <w:t xml:space="preserve">1.1.2 Interest Free Security Deposit-CM                    </w:t>
      </w:r>
    </w:p>
    <w:p w14:paraId="28813A92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>1.1.3 Interest Free Security Deposit-CD</w:t>
      </w:r>
    </w:p>
    <w:p w14:paraId="28813A93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 xml:space="preserve">1.1.4 Interest Free Security Deposit-RD                    </w:t>
      </w:r>
    </w:p>
    <w:p w14:paraId="28813A94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1.1.5 Bank Guarantee (ANNEXURE A)                          </w:t>
      </w:r>
    </w:p>
    <w:p w14:paraId="28813A95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1.1.6 Cash Deposit                                    </w:t>
      </w:r>
    </w:p>
    <w:p w14:paraId="28813A96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1.1.7 Fixed Deposit Receipts (ANNEXURE B)                  </w:t>
      </w:r>
    </w:p>
    <w:p w14:paraId="28813A97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>1.1.8 Cash Mutual Fund</w:t>
      </w:r>
    </w:p>
    <w:p w14:paraId="28813A98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1.1.9 Government Securities</w:t>
      </w:r>
      <w:r w:rsidRPr="00085DBF">
        <w:tab/>
        <w:t xml:space="preserve">                  </w:t>
      </w:r>
    </w:p>
    <w:p w14:paraId="28813A99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1.1.10 Foreign Securities                                     </w:t>
      </w:r>
    </w:p>
    <w:p w14:paraId="28813A9A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1.1.11 Foreign Currency                                     </w:t>
      </w:r>
    </w:p>
    <w:p w14:paraId="28813A9B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1.1.12 Non-Cash Mutual Fund         </w:t>
      </w:r>
    </w:p>
    <w:p w14:paraId="28813A9C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1.1.13</w:t>
      </w:r>
      <w:r w:rsidRPr="00085DBF">
        <w:tab/>
        <w:t>Securities</w:t>
      </w:r>
    </w:p>
    <w:p w14:paraId="28813A9D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1.1.14 OMF</w:t>
      </w:r>
    </w:p>
    <w:p w14:paraId="28813A9E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        1.1.15 GMF</w:t>
      </w:r>
    </w:p>
    <w:p w14:paraId="28813A9F" w14:textId="77777777" w:rsidR="000321AE" w:rsidRPr="00085DBF" w:rsidRDefault="000321AE" w:rsidP="000321AE">
      <w:pPr>
        <w:spacing w:line="240" w:lineRule="atLeast"/>
      </w:pPr>
    </w:p>
    <w:p w14:paraId="28813AA0" w14:textId="77777777" w:rsidR="000321AE" w:rsidRPr="00085DBF" w:rsidRDefault="000321AE" w:rsidP="000321AE">
      <w:pPr>
        <w:spacing w:line="240" w:lineRule="atLeast"/>
        <w:ind w:left="720" w:hanging="540"/>
      </w:pPr>
      <w:r w:rsidRPr="00085DBF">
        <w:t>1.2   NSEIL Deposit (Amount deposited with NSEIL including IFSD towards trading membership requirement by trading members clearing and settling through the clearing member + Transferred from other segment</w:t>
      </w:r>
      <w:proofErr w:type="gramStart"/>
      <w:r w:rsidRPr="00085DBF">
        <w:t>)(</w:t>
      </w:r>
      <w:proofErr w:type="gramEnd"/>
      <w:r w:rsidRPr="00085DBF">
        <w:t>ANNEXURE G)</w:t>
      </w:r>
    </w:p>
    <w:p w14:paraId="28813AA1" w14:textId="77777777" w:rsidR="000321AE" w:rsidRPr="00085DBF" w:rsidRDefault="000321AE" w:rsidP="000321AE">
      <w:pPr>
        <w:spacing w:line="240" w:lineRule="atLeast"/>
        <w:ind w:left="720" w:hanging="540"/>
      </w:pPr>
      <w:r w:rsidRPr="00085DBF">
        <w:t xml:space="preserve">       </w:t>
      </w:r>
    </w:p>
    <w:p w14:paraId="28813AA2" w14:textId="77777777" w:rsidR="000321AE" w:rsidRPr="00085DBF" w:rsidRDefault="000321AE" w:rsidP="000321AE">
      <w:pPr>
        <w:spacing w:line="240" w:lineRule="atLeast"/>
        <w:ind w:left="720" w:hanging="540"/>
      </w:pPr>
      <w:r w:rsidRPr="00085DBF">
        <w:t>Total Security Deposit (1.1 + 1.2)</w:t>
      </w:r>
    </w:p>
    <w:p w14:paraId="28813AA3" w14:textId="77777777" w:rsidR="000321AE" w:rsidRPr="00085DBF" w:rsidRDefault="000321AE" w:rsidP="000321AE">
      <w:pPr>
        <w:spacing w:line="240" w:lineRule="atLeast"/>
      </w:pPr>
    </w:p>
    <w:p w14:paraId="28813AA4" w14:textId="77777777" w:rsidR="000321AE" w:rsidRPr="00085DBF" w:rsidRDefault="000321AE" w:rsidP="000321AE">
      <w:pPr>
        <w:spacing w:line="240" w:lineRule="atLeast"/>
      </w:pPr>
      <w:r w:rsidRPr="00085DBF">
        <w:t>2. MARGIN DEPOSIT</w:t>
      </w:r>
    </w:p>
    <w:p w14:paraId="28813AA5" w14:textId="77777777" w:rsidR="000321AE" w:rsidRPr="00085DBF" w:rsidRDefault="000321AE" w:rsidP="000321AE">
      <w:pPr>
        <w:spacing w:line="240" w:lineRule="atLeast"/>
      </w:pPr>
      <w:r w:rsidRPr="00085DBF">
        <w:t>            2.1   Bank Guarantee (ANNEXURE A)</w:t>
      </w:r>
    </w:p>
    <w:p w14:paraId="28813AA6" w14:textId="77777777" w:rsidR="000321AE" w:rsidRPr="00085DBF" w:rsidRDefault="000321AE" w:rsidP="000321AE">
      <w:pPr>
        <w:spacing w:line="240" w:lineRule="atLeast"/>
        <w:ind w:firstLine="720"/>
      </w:pPr>
      <w:r w:rsidRPr="00085DBF">
        <w:t xml:space="preserve">2.2   Cash Deposit  </w:t>
      </w:r>
    </w:p>
    <w:p w14:paraId="28813AA7" w14:textId="77777777" w:rsidR="000321AE" w:rsidRPr="00085DBF" w:rsidRDefault="000321AE" w:rsidP="000321AE">
      <w:pPr>
        <w:spacing w:line="240" w:lineRule="atLeast"/>
        <w:ind w:firstLine="720"/>
      </w:pPr>
      <w:r w:rsidRPr="00085DBF">
        <w:t>2.3   Fixed Deposit (ANNEXURE B)</w:t>
      </w:r>
    </w:p>
    <w:p w14:paraId="28813AA8" w14:textId="77777777" w:rsidR="000321AE" w:rsidRPr="00085DBF" w:rsidRDefault="000321AE" w:rsidP="000321AE">
      <w:pPr>
        <w:spacing w:line="240" w:lineRule="atLeast"/>
        <w:ind w:firstLine="720"/>
      </w:pPr>
      <w:r w:rsidRPr="00085DBF">
        <w:lastRenderedPageBreak/>
        <w:t xml:space="preserve">2.4   Margin Amount Paid </w:t>
      </w:r>
    </w:p>
    <w:p w14:paraId="28813AA9" w14:textId="77777777" w:rsidR="000321AE" w:rsidRPr="00085DBF" w:rsidRDefault="000321AE" w:rsidP="000321AE">
      <w:pPr>
        <w:spacing w:line="240" w:lineRule="atLeast"/>
        <w:ind w:left="720"/>
      </w:pPr>
      <w:r w:rsidRPr="00085DBF">
        <w:t xml:space="preserve">2.5   VSAT Deposit </w:t>
      </w:r>
    </w:p>
    <w:p w14:paraId="28813AAA" w14:textId="77777777" w:rsidR="000321AE" w:rsidRPr="00085DBF" w:rsidRDefault="000321AE" w:rsidP="000321AE">
      <w:pPr>
        <w:spacing w:line="240" w:lineRule="atLeast"/>
        <w:ind w:left="720"/>
      </w:pPr>
      <w:r w:rsidRPr="00085DBF">
        <w:t xml:space="preserve">2.6   WDM Deposit </w:t>
      </w:r>
    </w:p>
    <w:p w14:paraId="28813AAB" w14:textId="77777777" w:rsidR="000321AE" w:rsidRPr="00085DBF" w:rsidRDefault="000321AE" w:rsidP="000321AE">
      <w:pPr>
        <w:spacing w:line="240" w:lineRule="atLeast"/>
        <w:ind w:left="720"/>
      </w:pPr>
      <w:r w:rsidRPr="00085DBF">
        <w:t>2.7   Cash Mutual Fund</w:t>
      </w:r>
    </w:p>
    <w:p w14:paraId="28813AAC" w14:textId="77777777" w:rsidR="000321AE" w:rsidRPr="00085DBF" w:rsidRDefault="000321AE" w:rsidP="000321AE">
      <w:pPr>
        <w:spacing w:line="240" w:lineRule="atLeast"/>
        <w:ind w:left="720"/>
      </w:pPr>
      <w:r w:rsidRPr="00085DBF">
        <w:t>2.8   Government Securities</w:t>
      </w:r>
    </w:p>
    <w:p w14:paraId="28813AAD" w14:textId="77777777" w:rsidR="000321AE" w:rsidRPr="00085DBF" w:rsidRDefault="000321AE" w:rsidP="000321AE">
      <w:pPr>
        <w:spacing w:line="240" w:lineRule="atLeast"/>
        <w:ind w:left="720"/>
      </w:pPr>
      <w:r w:rsidRPr="00085DBF">
        <w:t>2.9   Foreign Securities</w:t>
      </w:r>
    </w:p>
    <w:p w14:paraId="28813AAE" w14:textId="77777777" w:rsidR="000321AE" w:rsidRPr="00085DBF" w:rsidRDefault="000321AE" w:rsidP="000321AE">
      <w:pPr>
        <w:spacing w:line="240" w:lineRule="atLeast"/>
        <w:ind w:left="720"/>
      </w:pPr>
      <w:r w:rsidRPr="00085DBF">
        <w:t>2.10   Foreign Currency</w:t>
      </w:r>
    </w:p>
    <w:p w14:paraId="28813AAF" w14:textId="77777777" w:rsidR="000321AE" w:rsidRPr="00085DBF" w:rsidRDefault="000321AE" w:rsidP="000321AE">
      <w:pPr>
        <w:spacing w:line="240" w:lineRule="atLeast"/>
        <w:ind w:left="720"/>
      </w:pPr>
      <w:r w:rsidRPr="00085DBF">
        <w:t>2.11   Non-cash Mutual Fund</w:t>
      </w:r>
    </w:p>
    <w:p w14:paraId="28813AB0" w14:textId="77777777" w:rsidR="000321AE" w:rsidRPr="00085DBF" w:rsidRDefault="000321AE" w:rsidP="000321AE">
      <w:pPr>
        <w:spacing w:line="240" w:lineRule="atLeast"/>
        <w:ind w:left="720"/>
      </w:pPr>
      <w:r w:rsidRPr="00085DBF">
        <w:t>2.12   Securities</w:t>
      </w:r>
    </w:p>
    <w:p w14:paraId="28813AB1" w14:textId="77777777" w:rsidR="000321AE" w:rsidRPr="00085DBF" w:rsidRDefault="000321AE" w:rsidP="000321AE">
      <w:pPr>
        <w:spacing w:line="240" w:lineRule="atLeast"/>
        <w:ind w:left="720"/>
      </w:pPr>
      <w:r w:rsidRPr="00085DBF">
        <w:t>2.13 OMF</w:t>
      </w:r>
    </w:p>
    <w:p w14:paraId="28813AB2" w14:textId="77777777" w:rsidR="000321AE" w:rsidRPr="00085DBF" w:rsidRDefault="000321AE" w:rsidP="000321AE">
      <w:pPr>
        <w:spacing w:line="240" w:lineRule="atLeast"/>
        <w:ind w:left="720"/>
      </w:pPr>
      <w:r w:rsidRPr="00085DBF">
        <w:t>2.14 GMF</w:t>
      </w:r>
      <w:r w:rsidRPr="00085DBF">
        <w:tab/>
      </w:r>
    </w:p>
    <w:p w14:paraId="28813AB3" w14:textId="77777777" w:rsidR="000321AE" w:rsidRPr="00085DBF" w:rsidRDefault="000321AE" w:rsidP="000321AE">
      <w:pPr>
        <w:spacing w:line="240" w:lineRule="atLeast"/>
      </w:pPr>
      <w:r w:rsidRPr="00085DBF">
        <w:t>           </w:t>
      </w:r>
    </w:p>
    <w:p w14:paraId="28813AB4" w14:textId="77777777" w:rsidR="000321AE" w:rsidRPr="00085DBF" w:rsidRDefault="000321AE" w:rsidP="000321AE">
      <w:pPr>
        <w:spacing w:line="240" w:lineRule="atLeast"/>
      </w:pPr>
      <w:r w:rsidRPr="00085DBF">
        <w:t xml:space="preserve">    Total Margin Deposit (sum of 2.1 to 2.14)</w:t>
      </w:r>
    </w:p>
    <w:p w14:paraId="28813AB5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B6" w14:textId="77777777" w:rsidR="000321AE" w:rsidRPr="00085DBF" w:rsidRDefault="000321AE" w:rsidP="000321AE">
      <w:pPr>
        <w:spacing w:line="240" w:lineRule="atLeast"/>
      </w:pPr>
      <w:r w:rsidRPr="00085DBF">
        <w:t>3. TOTAL CAPITAL                                                                                       </w:t>
      </w:r>
    </w:p>
    <w:p w14:paraId="28813AB7" w14:textId="77777777" w:rsidR="000321AE" w:rsidRPr="00085DBF" w:rsidRDefault="000321AE" w:rsidP="000321AE">
      <w:pPr>
        <w:spacing w:line="240" w:lineRule="atLeast"/>
      </w:pPr>
      <w:r w:rsidRPr="00085DBF">
        <w:t>             </w:t>
      </w:r>
    </w:p>
    <w:p w14:paraId="28813AB8" w14:textId="77777777" w:rsidR="000321AE" w:rsidRPr="00085DBF" w:rsidRDefault="000321AE" w:rsidP="000321AE">
      <w:pPr>
        <w:spacing w:line="240" w:lineRule="atLeast"/>
      </w:pPr>
      <w:r w:rsidRPr="00085DBF">
        <w:t>4. EFFECTIVE DEPOSITS</w:t>
      </w:r>
    </w:p>
    <w:p w14:paraId="28813AB9" w14:textId="77777777" w:rsidR="000321AE" w:rsidRPr="00085DBF" w:rsidRDefault="000321AE" w:rsidP="000321AE">
      <w:pPr>
        <w:spacing w:line="240" w:lineRule="atLeast"/>
        <w:ind w:left="540"/>
      </w:pPr>
      <w:r w:rsidRPr="00085DBF">
        <w:t>4.1   Cash Component of Security Deposit (1.1.1 to 1.1.10) +</w:t>
      </w:r>
      <w:proofErr w:type="gramStart"/>
      <w:r w:rsidRPr="00085DBF">
        <w:t>1.1.14  +</w:t>
      </w:r>
      <w:proofErr w:type="gramEnd"/>
      <w:r w:rsidRPr="00085DBF">
        <w:t>1.2</w:t>
      </w:r>
    </w:p>
    <w:p w14:paraId="28813ABA" w14:textId="77777777" w:rsidR="000321AE" w:rsidRPr="00085DBF" w:rsidRDefault="000321AE" w:rsidP="000321AE">
      <w:pPr>
        <w:spacing w:line="240" w:lineRule="atLeast"/>
      </w:pPr>
      <w:r w:rsidRPr="00085DBF">
        <w:t>         4.2   Cash Component of Margin Deposit (sum of 2.1 to 2.10 and 2.14)</w:t>
      </w:r>
    </w:p>
    <w:p w14:paraId="28813ABB" w14:textId="77777777" w:rsidR="000321AE" w:rsidRPr="00085DBF" w:rsidRDefault="000321AE" w:rsidP="000321AE">
      <w:pPr>
        <w:spacing w:line="240" w:lineRule="atLeast"/>
      </w:pPr>
      <w:r w:rsidRPr="00085DBF">
        <w:t>         4.3   Total Cash Component (4.1 + 4.2)</w:t>
      </w:r>
    </w:p>
    <w:p w14:paraId="28813ABC" w14:textId="77777777" w:rsidR="000321AE" w:rsidRPr="00085DBF" w:rsidRDefault="000321AE" w:rsidP="000321AE">
      <w:pPr>
        <w:numPr>
          <w:ilvl w:val="1"/>
          <w:numId w:val="8"/>
        </w:numPr>
        <w:spacing w:line="240" w:lineRule="atLeast"/>
        <w:jc w:val="both"/>
      </w:pPr>
      <w:r w:rsidRPr="00085DBF">
        <w:t>Non-cash Component of Security Deposit(1.1.11+1.1.12+1.1.13)</w:t>
      </w:r>
    </w:p>
    <w:p w14:paraId="28813ABD" w14:textId="77777777" w:rsidR="000321AE" w:rsidRPr="00085DBF" w:rsidRDefault="000321AE" w:rsidP="000321AE">
      <w:pPr>
        <w:numPr>
          <w:ilvl w:val="1"/>
          <w:numId w:val="8"/>
        </w:numPr>
        <w:spacing w:line="240" w:lineRule="atLeast"/>
        <w:jc w:val="both"/>
      </w:pPr>
      <w:r w:rsidRPr="00085DBF">
        <w:t xml:space="preserve">Non-cash Component of Margin Deposit </w:t>
      </w:r>
    </w:p>
    <w:p w14:paraId="28813ABE" w14:textId="77777777" w:rsidR="000321AE" w:rsidRPr="00085DBF" w:rsidRDefault="000321AE" w:rsidP="000321AE">
      <w:pPr>
        <w:spacing w:line="240" w:lineRule="atLeast"/>
        <w:ind w:left="540"/>
      </w:pPr>
      <w:r w:rsidRPr="00085DBF">
        <w:t>4.6   Total Non-cash Component (4.4 + 4.5)</w:t>
      </w:r>
    </w:p>
    <w:p w14:paraId="28813ABF" w14:textId="77777777" w:rsidR="000321AE" w:rsidRPr="00085DBF" w:rsidRDefault="000321AE" w:rsidP="000321AE">
      <w:pPr>
        <w:spacing w:line="240" w:lineRule="atLeast"/>
        <w:ind w:left="540"/>
      </w:pPr>
      <w:r w:rsidRPr="00085DBF">
        <w:t xml:space="preserve">4.7   Effective Deposit (@50 percent cash component)  </w:t>
      </w:r>
    </w:p>
    <w:p w14:paraId="28813AC0" w14:textId="77777777" w:rsidR="000321AE" w:rsidRPr="00085DBF" w:rsidRDefault="000321AE" w:rsidP="000321AE">
      <w:pPr>
        <w:spacing w:line="240" w:lineRule="atLeast"/>
        <w:ind w:left="540"/>
      </w:pPr>
      <w:r w:rsidRPr="00085DBF">
        <w:t>4.8   Total Blocked Amount (ANNEXURE D)</w:t>
      </w:r>
    </w:p>
    <w:p w14:paraId="28813AC1" w14:textId="77777777" w:rsidR="000321AE" w:rsidRPr="00085DBF" w:rsidRDefault="000321AE" w:rsidP="000321AE">
      <w:pPr>
        <w:spacing w:line="240" w:lineRule="atLeast"/>
        <w:ind w:left="540"/>
      </w:pPr>
      <w:r w:rsidRPr="00085DBF">
        <w:rPr>
          <w:lang w:val="fr-FR"/>
        </w:rPr>
        <w:t xml:space="preserve">4.9   Net Effective </w:t>
      </w:r>
      <w:proofErr w:type="spellStart"/>
      <w:r w:rsidRPr="00085DBF">
        <w:rPr>
          <w:lang w:val="fr-FR"/>
        </w:rPr>
        <w:t>Deposit</w:t>
      </w:r>
      <w:proofErr w:type="spellEnd"/>
      <w:r w:rsidRPr="00085DBF">
        <w:rPr>
          <w:lang w:val="fr-FR"/>
        </w:rPr>
        <w:t xml:space="preserve"> (4.7 - 4.8)</w:t>
      </w:r>
    </w:p>
    <w:p w14:paraId="28813AC2" w14:textId="77777777" w:rsidR="000321AE" w:rsidRPr="00085DBF" w:rsidRDefault="000321AE" w:rsidP="000321AE">
      <w:pPr>
        <w:spacing w:line="240" w:lineRule="atLeast"/>
      </w:pPr>
      <w:r w:rsidRPr="00085DBF">
        <w:rPr>
          <w:lang w:val="fr-FR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14:paraId="28813AC3" w14:textId="77777777" w:rsidR="000321AE" w:rsidRPr="00085DBF" w:rsidRDefault="000321AE" w:rsidP="000321AE">
      <w:pPr>
        <w:spacing w:line="240" w:lineRule="atLeast"/>
      </w:pPr>
      <w:r w:rsidRPr="00085DBF">
        <w:rPr>
          <w:lang w:val="fr-FR"/>
        </w:rPr>
        <w:t>ANNEXURE A:</w:t>
      </w:r>
      <w:r w:rsidRPr="00085DBF">
        <w:t xml:space="preserve"> </w:t>
      </w:r>
    </w:p>
    <w:p w14:paraId="28813AC4" w14:textId="77777777" w:rsidR="000321AE" w:rsidRPr="00085DBF" w:rsidRDefault="000321AE" w:rsidP="000321AE">
      <w:pPr>
        <w:spacing w:line="240" w:lineRule="atLeast"/>
        <w:rPr>
          <w:lang w:val="fr-FR"/>
        </w:rPr>
      </w:pPr>
      <w:r w:rsidRPr="00085DBF">
        <w:rPr>
          <w:lang w:val="fr-FR"/>
        </w:rPr>
        <w:t xml:space="preserve">Détails of Security </w:t>
      </w:r>
      <w:proofErr w:type="spellStart"/>
      <w:r w:rsidRPr="00085DBF">
        <w:rPr>
          <w:lang w:val="fr-FR"/>
        </w:rPr>
        <w:t>Deposit</w:t>
      </w:r>
      <w:proofErr w:type="spellEnd"/>
      <w:r w:rsidRPr="00085DBF">
        <w:rPr>
          <w:lang w:val="fr-FR"/>
        </w:rPr>
        <w:t xml:space="preserve"> -Bank </w:t>
      </w:r>
      <w:proofErr w:type="spellStart"/>
      <w:r w:rsidRPr="00085DBF">
        <w:rPr>
          <w:lang w:val="fr-FR"/>
        </w:rPr>
        <w:t>Guarantee</w:t>
      </w:r>
      <w:proofErr w:type="spellEnd"/>
      <w:r w:rsidRPr="00085DBF">
        <w:rPr>
          <w:lang w:val="fr-FR"/>
        </w:rPr>
        <w:t xml:space="preserve"> 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003"/>
      </w:tblGrid>
      <w:tr w:rsidR="000321AE" w:rsidRPr="00085DBF" w14:paraId="28813ACC" w14:textId="77777777" w:rsidTr="00303E25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5" w14:textId="77777777" w:rsidR="000321AE" w:rsidRPr="00085DBF" w:rsidRDefault="000321AE" w:rsidP="00303E25">
            <w:pPr>
              <w:spacing w:line="240" w:lineRule="atLeast"/>
            </w:pPr>
            <w:r w:rsidRPr="00085DBF"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6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7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8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9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A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B" w14:textId="77777777" w:rsidR="000321AE" w:rsidRPr="00085DBF" w:rsidRDefault="000321AE" w:rsidP="00303E25">
            <w:pPr>
              <w:spacing w:line="240" w:lineRule="atLeast"/>
            </w:pPr>
            <w:r w:rsidRPr="00085DBF">
              <w:t>Amount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ACD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CE" w14:textId="77777777" w:rsidR="000321AE" w:rsidRPr="00085DBF" w:rsidRDefault="000321AE" w:rsidP="000321AE">
      <w:pPr>
        <w:spacing w:line="240" w:lineRule="atLeast"/>
      </w:pPr>
      <w:r w:rsidRPr="00085DBF">
        <w:t xml:space="preserve">Details of Margin Deposit-Bank </w:t>
      </w:r>
      <w:r w:rsidR="00DD399B" w:rsidRPr="00085DBF">
        <w:t>Guarantee:</w:t>
      </w:r>
    </w:p>
    <w:tbl>
      <w:tblPr>
        <w:tblW w:w="9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930"/>
        <w:gridCol w:w="910"/>
        <w:gridCol w:w="970"/>
        <w:gridCol w:w="1056"/>
        <w:gridCol w:w="777"/>
        <w:gridCol w:w="790"/>
        <w:gridCol w:w="790"/>
        <w:gridCol w:w="790"/>
        <w:gridCol w:w="643"/>
      </w:tblGrid>
      <w:tr w:rsidR="000321AE" w:rsidRPr="00085DBF" w14:paraId="28813ADA" w14:textId="77777777" w:rsidTr="00303E25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F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0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1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2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3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4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5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Gross 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6" w14:textId="77777777" w:rsidR="000321AE" w:rsidRPr="00085DBF" w:rsidRDefault="000321AE" w:rsidP="00303E25">
            <w:pPr>
              <w:spacing w:line="240" w:lineRule="atLeast"/>
            </w:pPr>
            <w:r w:rsidRPr="00085DBF">
              <w:t>ADM Block 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7" w14:textId="77777777" w:rsidR="000321AE" w:rsidRPr="00085DBF" w:rsidRDefault="000321AE" w:rsidP="00303E25">
            <w:pPr>
              <w:spacing w:line="240" w:lineRule="atLeast"/>
            </w:pPr>
            <w:r w:rsidRPr="00085DBF">
              <w:t>CPC Block 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8" w14:textId="77777777" w:rsidR="000321AE" w:rsidRPr="00085DBF" w:rsidRDefault="000321AE" w:rsidP="00303E25">
            <w:pPr>
              <w:spacing w:line="240" w:lineRule="atLeast"/>
            </w:pPr>
            <w:r w:rsidRPr="00085DBF">
              <w:t>Total Block 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9" w14:textId="77777777" w:rsidR="000321AE" w:rsidRPr="00085DBF" w:rsidRDefault="000321AE" w:rsidP="00303E25">
            <w:pPr>
              <w:spacing w:line="240" w:lineRule="atLeast"/>
            </w:pPr>
            <w:proofErr w:type="spellStart"/>
            <w:r w:rsidRPr="00085DBF">
              <w:t>Amt</w:t>
            </w:r>
            <w:proofErr w:type="spellEnd"/>
            <w:r w:rsidRPr="00085DBF">
              <w:t xml:space="preserve">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ADB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DC" w14:textId="77777777" w:rsidR="000321AE" w:rsidRPr="00085DBF" w:rsidRDefault="000321AE" w:rsidP="000321AE">
      <w:pPr>
        <w:spacing w:line="240" w:lineRule="atLeast"/>
      </w:pPr>
      <w:r w:rsidRPr="00085DBF">
        <w:t>ANNEXURE B:</w:t>
      </w:r>
    </w:p>
    <w:p w14:paraId="28813ADD" w14:textId="77777777" w:rsidR="000321AE" w:rsidRPr="00085DBF" w:rsidRDefault="000321AE" w:rsidP="000321AE">
      <w:pPr>
        <w:spacing w:line="240" w:lineRule="atLeast"/>
      </w:pPr>
      <w:r w:rsidRPr="00085DBF">
        <w:t xml:space="preserve">Details of Security Deposit -Fixed </w:t>
      </w:r>
      <w:proofErr w:type="gramStart"/>
      <w:r w:rsidRPr="00085DBF">
        <w:t>Deposit :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003"/>
      </w:tblGrid>
      <w:tr w:rsidR="000321AE" w:rsidRPr="00085DBF" w14:paraId="28813AE5" w14:textId="77777777" w:rsidTr="00303E25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E" w14:textId="77777777" w:rsidR="000321AE" w:rsidRPr="00085DBF" w:rsidRDefault="000321AE" w:rsidP="00303E25">
            <w:pPr>
              <w:spacing w:line="240" w:lineRule="atLeast"/>
            </w:pPr>
            <w:r w:rsidRPr="00085DBF"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F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 No.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0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FDR.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1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3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4" w14:textId="77777777" w:rsidR="000321AE" w:rsidRPr="00085DBF" w:rsidRDefault="000321AE" w:rsidP="00303E25">
            <w:pPr>
              <w:spacing w:line="240" w:lineRule="atLeast"/>
            </w:pPr>
            <w:r w:rsidRPr="00085DBF">
              <w:t>Amount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AE6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E7" w14:textId="77777777" w:rsidR="000321AE" w:rsidRPr="00085DBF" w:rsidRDefault="000321AE" w:rsidP="000321AE">
      <w:pPr>
        <w:spacing w:line="240" w:lineRule="atLeast"/>
      </w:pPr>
      <w:r w:rsidRPr="00085DBF">
        <w:t xml:space="preserve">Details of Margin Deposit-Fixed </w:t>
      </w:r>
      <w:proofErr w:type="gramStart"/>
      <w:r w:rsidRPr="00085DBF">
        <w:t>Deposit :</w:t>
      </w:r>
      <w:proofErr w:type="gramEnd"/>
    </w:p>
    <w:tbl>
      <w:tblPr>
        <w:tblW w:w="93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990"/>
        <w:gridCol w:w="930"/>
        <w:gridCol w:w="910"/>
        <w:gridCol w:w="970"/>
        <w:gridCol w:w="1056"/>
        <w:gridCol w:w="777"/>
        <w:gridCol w:w="790"/>
        <w:gridCol w:w="862"/>
        <w:gridCol w:w="790"/>
        <w:gridCol w:w="685"/>
      </w:tblGrid>
      <w:tr w:rsidR="000321AE" w:rsidRPr="00085DBF" w14:paraId="28813AF3" w14:textId="77777777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8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9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A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B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C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D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E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Gross 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F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ADM Block </w:t>
            </w:r>
            <w:r w:rsidRPr="00085DBF">
              <w:lastRenderedPageBreak/>
              <w:t>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F0" w14:textId="77777777" w:rsidR="000321AE" w:rsidRPr="00085DBF" w:rsidRDefault="000321AE" w:rsidP="00303E25">
            <w:pPr>
              <w:spacing w:line="240" w:lineRule="atLeast"/>
            </w:pPr>
            <w:r w:rsidRPr="00085DBF">
              <w:lastRenderedPageBreak/>
              <w:t xml:space="preserve">CPC Block </w:t>
            </w:r>
            <w:r w:rsidRPr="00085DBF">
              <w:lastRenderedPageBreak/>
              <w:t>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F1" w14:textId="77777777" w:rsidR="000321AE" w:rsidRPr="00085DBF" w:rsidRDefault="000321AE" w:rsidP="00303E25">
            <w:pPr>
              <w:spacing w:line="240" w:lineRule="atLeast"/>
            </w:pPr>
            <w:r w:rsidRPr="00085DBF">
              <w:lastRenderedPageBreak/>
              <w:t xml:space="preserve">Total Block </w:t>
            </w:r>
            <w:r w:rsidRPr="00085DBF">
              <w:lastRenderedPageBreak/>
              <w:t>Amt.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F2" w14:textId="77777777" w:rsidR="000321AE" w:rsidRPr="00085DBF" w:rsidRDefault="000321AE" w:rsidP="00303E25">
            <w:pPr>
              <w:spacing w:line="240" w:lineRule="atLeast"/>
            </w:pPr>
            <w:proofErr w:type="spellStart"/>
            <w:r w:rsidRPr="00085DBF">
              <w:lastRenderedPageBreak/>
              <w:t>Amt</w:t>
            </w:r>
            <w:proofErr w:type="spellEnd"/>
            <w:r w:rsidRPr="00085DBF">
              <w:t xml:space="preserve"> 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AF4" w14:textId="77777777"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lastRenderedPageBreak/>
        <w:t> </w:t>
      </w:r>
    </w:p>
    <w:p w14:paraId="28813AF5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ANNEXURE C:</w:t>
      </w:r>
    </w:p>
    <w:p w14:paraId="28813AF6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 Details of Security Deposit-GSEC Details as at End of </w:t>
      </w:r>
      <w:proofErr w:type="gramStart"/>
      <w:r w:rsidRPr="00085DBF">
        <w:rPr>
          <w:snapToGrid w:val="0"/>
        </w:rPr>
        <w:t>day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1336"/>
        <w:gridCol w:w="1039"/>
        <w:gridCol w:w="1137"/>
        <w:gridCol w:w="1083"/>
        <w:gridCol w:w="1040"/>
        <w:gridCol w:w="1040"/>
        <w:gridCol w:w="1056"/>
      </w:tblGrid>
      <w:tr w:rsidR="000321AE" w:rsidRPr="00085DBF" w14:paraId="28813AFF" w14:textId="77777777" w:rsidTr="00303E25">
        <w:tc>
          <w:tcPr>
            <w:tcW w:w="1039" w:type="dxa"/>
          </w:tcPr>
          <w:p w14:paraId="28813AF7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S.NO</w:t>
            </w:r>
          </w:p>
        </w:tc>
        <w:tc>
          <w:tcPr>
            <w:tcW w:w="1039" w:type="dxa"/>
          </w:tcPr>
          <w:p w14:paraId="28813AF8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1039" w:type="dxa"/>
          </w:tcPr>
          <w:p w14:paraId="28813AF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039" w:type="dxa"/>
          </w:tcPr>
          <w:p w14:paraId="28813AFA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040" w:type="dxa"/>
          </w:tcPr>
          <w:p w14:paraId="28813AFB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1040" w:type="dxa"/>
          </w:tcPr>
          <w:p w14:paraId="28813AFC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1040" w:type="dxa"/>
          </w:tcPr>
          <w:p w14:paraId="28813AFD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1040" w:type="dxa"/>
          </w:tcPr>
          <w:p w14:paraId="28813AFE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14:paraId="28813B00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01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Details of Margin Deposit-GSEC Details as at End of </w:t>
      </w:r>
      <w:proofErr w:type="gramStart"/>
      <w:r w:rsidRPr="00085DBF">
        <w:rPr>
          <w:snapToGrid w:val="0"/>
        </w:rPr>
        <w:t>day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336"/>
        <w:gridCol w:w="903"/>
        <w:gridCol w:w="1137"/>
        <w:gridCol w:w="1083"/>
        <w:gridCol w:w="924"/>
        <w:gridCol w:w="945"/>
        <w:gridCol w:w="1056"/>
      </w:tblGrid>
      <w:tr w:rsidR="000321AE" w:rsidRPr="00085DBF" w14:paraId="28813B0A" w14:textId="77777777" w:rsidTr="00303E25">
        <w:tc>
          <w:tcPr>
            <w:tcW w:w="932" w:type="dxa"/>
          </w:tcPr>
          <w:p w14:paraId="28813B02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S.NO</w:t>
            </w:r>
          </w:p>
        </w:tc>
        <w:tc>
          <w:tcPr>
            <w:tcW w:w="1336" w:type="dxa"/>
          </w:tcPr>
          <w:p w14:paraId="28813B03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903" w:type="dxa"/>
          </w:tcPr>
          <w:p w14:paraId="28813B04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137" w:type="dxa"/>
          </w:tcPr>
          <w:p w14:paraId="28813B05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083" w:type="dxa"/>
          </w:tcPr>
          <w:p w14:paraId="28813B06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924" w:type="dxa"/>
          </w:tcPr>
          <w:p w14:paraId="28813B07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945" w:type="dxa"/>
          </w:tcPr>
          <w:p w14:paraId="28813B08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1056" w:type="dxa"/>
          </w:tcPr>
          <w:p w14:paraId="28813B0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14:paraId="28813B0B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0C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t xml:space="preserve">ANNEXURE </w:t>
      </w:r>
      <w:proofErr w:type="gramStart"/>
      <w:r w:rsidRPr="00085DBF">
        <w:t>D</w:t>
      </w:r>
      <w:r w:rsidRPr="00085DBF">
        <w:rPr>
          <w:snapToGrid w:val="0"/>
        </w:rPr>
        <w:t xml:space="preserve"> :</w:t>
      </w:r>
      <w:proofErr w:type="gramEnd"/>
    </w:p>
    <w:p w14:paraId="28813B0D" w14:textId="77777777"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Details of Total Blocked Amount: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1"/>
        <w:gridCol w:w="1771"/>
        <w:gridCol w:w="2146"/>
        <w:gridCol w:w="2520"/>
      </w:tblGrid>
      <w:tr w:rsidR="000321AE" w:rsidRPr="00085DBF" w14:paraId="28813B12" w14:textId="77777777" w:rsidTr="00303E25"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0E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0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Block Reason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0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Cash Amount(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)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1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Non-Cash 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)</w:t>
            </w:r>
          </w:p>
        </w:tc>
      </w:tr>
    </w:tbl>
    <w:p w14:paraId="28813B13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 </w:t>
      </w:r>
    </w:p>
    <w:p w14:paraId="28813B14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TOTAL of Blocked Amount</w:t>
      </w:r>
    </w:p>
    <w:p w14:paraId="28813B15" w14:textId="77777777" w:rsidR="000321AE" w:rsidRPr="00085DBF" w:rsidRDefault="000321AE" w:rsidP="000321AE">
      <w:pPr>
        <w:spacing w:line="240" w:lineRule="atLeast"/>
      </w:pPr>
    </w:p>
    <w:p w14:paraId="28813B16" w14:textId="77777777" w:rsidR="000321AE" w:rsidRPr="00085DBF" w:rsidRDefault="000321AE" w:rsidP="000321AE">
      <w:pPr>
        <w:spacing w:line="240" w:lineRule="atLeast"/>
      </w:pPr>
      <w:r w:rsidRPr="00085DBF">
        <w:t>ANNEXURE E (Collateral Additions During the day):</w:t>
      </w:r>
    </w:p>
    <w:p w14:paraId="28813B17" w14:textId="77777777" w:rsidR="000321AE" w:rsidRPr="00085DBF" w:rsidRDefault="000321AE" w:rsidP="000321AE">
      <w:pPr>
        <w:spacing w:line="240" w:lineRule="atLeast"/>
      </w:pPr>
      <w:r w:rsidRPr="00085DBF">
        <w:t>1. Details of Cash Additions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14:paraId="28813B1C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8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Bank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B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.)</w:t>
            </w:r>
          </w:p>
        </w:tc>
      </w:tr>
    </w:tbl>
    <w:p w14:paraId="28813B1D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 </w:t>
      </w:r>
    </w:p>
    <w:p w14:paraId="28813B1E" w14:textId="77777777" w:rsidR="000321AE" w:rsidRPr="00085DBF" w:rsidRDefault="000321AE" w:rsidP="000321AE">
      <w:pPr>
        <w:spacing w:line="240" w:lineRule="atLeast"/>
      </w:pPr>
      <w:r w:rsidRPr="00085DBF">
        <w:t>2. Details of BG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27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F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0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1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3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4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5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6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B28" w14:textId="77777777" w:rsidR="000321AE" w:rsidRPr="00085DBF" w:rsidRDefault="000321AE" w:rsidP="000321AE">
      <w:pPr>
        <w:spacing w:line="240" w:lineRule="atLeast"/>
      </w:pPr>
    </w:p>
    <w:p w14:paraId="28813B29" w14:textId="77777777" w:rsidR="000321AE" w:rsidRPr="00085DBF" w:rsidRDefault="000321AE" w:rsidP="000321AE">
      <w:pPr>
        <w:spacing w:line="240" w:lineRule="atLeast"/>
      </w:pPr>
      <w:r w:rsidRPr="00085DBF">
        <w:t>3. Details of FD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32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A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B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C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D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E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F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0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1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B33" w14:textId="77777777" w:rsidR="000321AE" w:rsidRPr="00085DBF" w:rsidRDefault="000321AE" w:rsidP="000321AE">
      <w:pPr>
        <w:spacing w:line="240" w:lineRule="atLeast"/>
      </w:pPr>
    </w:p>
    <w:p w14:paraId="28813B34" w14:textId="77777777" w:rsidR="000321AE" w:rsidRPr="00085DBF" w:rsidRDefault="000321AE" w:rsidP="000321AE">
      <w:pPr>
        <w:spacing w:line="240" w:lineRule="atLeast"/>
      </w:pPr>
      <w:r w:rsidRPr="00085DBF">
        <w:t>4. Details of Pledge (CMF/NMF/Securities/INM 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321AE" w:rsidRPr="00085DBF" w14:paraId="28813B3B" w14:textId="77777777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5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6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7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8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9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</w:tr>
    </w:tbl>
    <w:p w14:paraId="28813B3C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3D" w14:textId="77777777"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 </w:t>
      </w:r>
      <w:r w:rsidRPr="00085DBF">
        <w:t>5. Details of GSEC Additions</w:t>
      </w:r>
    </w:p>
    <w:p w14:paraId="28813B3E" w14:textId="77777777" w:rsidR="000321AE" w:rsidRPr="00085DBF" w:rsidRDefault="000321AE" w:rsidP="000321AE">
      <w:pPr>
        <w:spacing w:line="240" w:lineRule="atLeast"/>
      </w:pPr>
    </w:p>
    <w:tbl>
      <w:tblPr>
        <w:tblW w:w="8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1582"/>
        <w:gridCol w:w="1218"/>
        <w:gridCol w:w="1275"/>
        <w:gridCol w:w="851"/>
        <w:gridCol w:w="1276"/>
        <w:gridCol w:w="992"/>
        <w:gridCol w:w="850"/>
      </w:tblGrid>
      <w:tr w:rsidR="000321AE" w:rsidRPr="00085DBF" w14:paraId="28813B47" w14:textId="77777777" w:rsidTr="00303E25">
        <w:trPr>
          <w:trHeight w:val="1113"/>
        </w:trPr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0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1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2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3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4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813B45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813B46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14:paraId="28813B48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49" w14:textId="77777777" w:rsidR="000321AE" w:rsidRPr="00085DBF" w:rsidRDefault="000321AE" w:rsidP="000321AE">
      <w:pPr>
        <w:spacing w:line="240" w:lineRule="atLeast"/>
      </w:pPr>
    </w:p>
    <w:p w14:paraId="28813B4A" w14:textId="77777777" w:rsidR="000321AE" w:rsidRPr="00085DBF" w:rsidRDefault="000321AE" w:rsidP="000321AE">
      <w:r w:rsidRPr="00085DBF">
        <w:t xml:space="preserve">ANNEXURE </w:t>
      </w:r>
      <w:proofErr w:type="gramStart"/>
      <w:r w:rsidRPr="00085DBF">
        <w:t>F :</w:t>
      </w:r>
      <w:proofErr w:type="gramEnd"/>
      <w:r w:rsidRPr="00085DBF">
        <w:t xml:space="preserve"> (Collaterals Transfer during the day):</w:t>
      </w:r>
    </w:p>
    <w:p w14:paraId="28813B4B" w14:textId="77777777" w:rsidR="000321AE" w:rsidRPr="00085DBF" w:rsidRDefault="000321AE" w:rsidP="000321AE">
      <w:r w:rsidRPr="00085DBF">
        <w:lastRenderedPageBreak/>
        <w:t>1a. Details of IFSD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321AE" w:rsidRPr="00085DBF" w14:paraId="28813B50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C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D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from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E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Type(NSCCL/NSEIL)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.)</w:t>
            </w:r>
          </w:p>
        </w:tc>
      </w:tr>
    </w:tbl>
    <w:p w14:paraId="28813B51" w14:textId="77777777" w:rsidR="000321AE" w:rsidRPr="00085DBF" w:rsidRDefault="000321AE" w:rsidP="000321AE"/>
    <w:p w14:paraId="28813B52" w14:textId="77777777" w:rsidR="000321AE" w:rsidRPr="00085DBF" w:rsidRDefault="000321AE" w:rsidP="000321AE">
      <w:r w:rsidRPr="00085DBF">
        <w:t>1b Details of IFSD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321AE" w:rsidRPr="00085DBF" w14:paraId="28813B57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3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4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to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5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Type(NSCCL/NSEIL)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6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.)</w:t>
            </w:r>
          </w:p>
        </w:tc>
      </w:tr>
    </w:tbl>
    <w:p w14:paraId="28813B58" w14:textId="77777777" w:rsidR="000321AE" w:rsidRPr="00085DBF" w:rsidRDefault="000321AE" w:rsidP="000321AE"/>
    <w:p w14:paraId="28813B59" w14:textId="77777777" w:rsidR="000321AE" w:rsidRPr="00085DBF" w:rsidRDefault="000321AE" w:rsidP="000321AE">
      <w:r w:rsidRPr="00085DBF">
        <w:t>2a Cash Deposit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14:paraId="28813B5E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B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C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from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D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.)</w:t>
            </w:r>
          </w:p>
        </w:tc>
      </w:tr>
    </w:tbl>
    <w:p w14:paraId="28813B5F" w14:textId="77777777" w:rsidR="000321AE" w:rsidRPr="00085DBF" w:rsidRDefault="000321AE" w:rsidP="000321AE"/>
    <w:p w14:paraId="28813B60" w14:textId="77777777" w:rsidR="000321AE" w:rsidRPr="00085DBF" w:rsidRDefault="000321AE" w:rsidP="000321AE">
      <w:r w:rsidRPr="00085DBF">
        <w:t>2b Cash Deposit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14:paraId="28813B65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1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2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3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to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4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.)</w:t>
            </w:r>
          </w:p>
        </w:tc>
      </w:tr>
    </w:tbl>
    <w:p w14:paraId="28813B66" w14:textId="77777777" w:rsidR="000321AE" w:rsidRPr="00085DBF" w:rsidRDefault="000321AE" w:rsidP="000321AE"/>
    <w:p w14:paraId="28813B67" w14:textId="77777777" w:rsidR="000321AE" w:rsidRPr="00085DBF" w:rsidRDefault="000321AE" w:rsidP="000321AE">
      <w:r w:rsidRPr="00085DBF">
        <w:t>3a Bank Guarantee transferred from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71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8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9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A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B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C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D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E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F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0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from segment</w:t>
            </w:r>
          </w:p>
        </w:tc>
      </w:tr>
    </w:tbl>
    <w:p w14:paraId="28813B72" w14:textId="77777777" w:rsidR="000321AE" w:rsidRPr="00085DBF" w:rsidRDefault="000321AE" w:rsidP="000321AE"/>
    <w:p w14:paraId="28813B73" w14:textId="77777777" w:rsidR="000321AE" w:rsidRPr="00085DBF" w:rsidRDefault="000321AE" w:rsidP="000321AE">
      <w:r w:rsidRPr="00085DBF">
        <w:t>3b Bank Guarantee transferred to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7D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4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5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6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7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8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9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A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B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C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to segment</w:t>
            </w:r>
          </w:p>
        </w:tc>
      </w:tr>
    </w:tbl>
    <w:p w14:paraId="28813B7E" w14:textId="77777777" w:rsidR="000321AE" w:rsidRPr="00085DBF" w:rsidRDefault="000321AE" w:rsidP="000321AE"/>
    <w:p w14:paraId="28813B7F" w14:textId="77777777" w:rsidR="000321AE" w:rsidRPr="00085DBF" w:rsidRDefault="000321AE" w:rsidP="000321AE">
      <w:r w:rsidRPr="00085DBF">
        <w:t>4a Fixed Deposit Receipts transferred from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89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0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1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2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3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4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5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6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7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8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from segment</w:t>
            </w:r>
          </w:p>
        </w:tc>
      </w:tr>
    </w:tbl>
    <w:p w14:paraId="28813B8A" w14:textId="77777777" w:rsidR="000321AE" w:rsidRPr="00085DBF" w:rsidRDefault="000321AE" w:rsidP="000321AE"/>
    <w:p w14:paraId="28813B8B" w14:textId="77777777" w:rsidR="000321AE" w:rsidRPr="00085DBF" w:rsidRDefault="000321AE" w:rsidP="000321AE">
      <w:r w:rsidRPr="00085DBF">
        <w:t>4b Fixed Deposit Receipts transferred to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95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C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D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E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F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0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1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2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3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4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to segment</w:t>
            </w:r>
          </w:p>
        </w:tc>
      </w:tr>
    </w:tbl>
    <w:p w14:paraId="28813B96" w14:textId="77777777" w:rsidR="000321AE" w:rsidRPr="00085DBF" w:rsidRDefault="000321AE" w:rsidP="000321AE"/>
    <w:p w14:paraId="28813B97" w14:textId="77777777" w:rsidR="000321AE" w:rsidRPr="00085DBF" w:rsidRDefault="000321AE" w:rsidP="000321AE">
      <w:r w:rsidRPr="00085DBF">
        <w:t>5a Security Deposit transferred from other segments</w:t>
      </w:r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321AE" w:rsidRPr="00085DBF" w14:paraId="28813B9F" w14:textId="77777777" w:rsidTr="00303E25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8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A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B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C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D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E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Transferred from segment</w:t>
            </w:r>
          </w:p>
        </w:tc>
      </w:tr>
    </w:tbl>
    <w:p w14:paraId="28813BA0" w14:textId="77777777" w:rsidR="000321AE" w:rsidRPr="00085DBF" w:rsidRDefault="000321AE" w:rsidP="000321AE"/>
    <w:p w14:paraId="28813BA1" w14:textId="77777777" w:rsidR="000321AE" w:rsidRPr="00085DBF" w:rsidRDefault="000321AE" w:rsidP="000321AE">
      <w:r w:rsidRPr="00085DBF">
        <w:t>5b Security Deposit transferred to other segments</w:t>
      </w:r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321AE" w:rsidRPr="00085DBF" w14:paraId="28813BA9" w14:textId="77777777" w:rsidTr="00303E25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2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3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4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5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6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7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8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Transferred to segment</w:t>
            </w:r>
          </w:p>
        </w:tc>
      </w:tr>
    </w:tbl>
    <w:p w14:paraId="28813BAA" w14:textId="77777777" w:rsidR="000321AE" w:rsidRPr="00085DBF" w:rsidRDefault="000321AE" w:rsidP="000321AE"/>
    <w:p w14:paraId="28813BAB" w14:textId="77777777" w:rsidR="000321AE" w:rsidRPr="00085DBF" w:rsidRDefault="000321AE" w:rsidP="000321AE">
      <w:r w:rsidRPr="00085DBF">
        <w:lastRenderedPageBreak/>
        <w:t>ANNEXURE G (Collateral Releases during the day):</w:t>
      </w:r>
    </w:p>
    <w:p w14:paraId="28813BAC" w14:textId="77777777" w:rsidR="000321AE" w:rsidRPr="00085DBF" w:rsidRDefault="000321AE" w:rsidP="000321AE"/>
    <w:p w14:paraId="28813BAD" w14:textId="77777777" w:rsidR="000321AE" w:rsidRPr="00085DBF" w:rsidRDefault="000321AE" w:rsidP="000321AE">
      <w:r w:rsidRPr="00085DBF">
        <w:t>1 Details of Cash Releases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0321AE" w:rsidRPr="00085DBF" w14:paraId="28813BB1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E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F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0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</w:t>
            </w:r>
            <w:proofErr w:type="spellStart"/>
            <w:r w:rsidRPr="00085DBF">
              <w:rPr>
                <w:snapToGrid w:val="0"/>
              </w:rPr>
              <w:t>Rs</w:t>
            </w:r>
            <w:proofErr w:type="spellEnd"/>
            <w:r w:rsidRPr="00085DBF">
              <w:rPr>
                <w:snapToGrid w:val="0"/>
              </w:rPr>
              <w:t>.)</w:t>
            </w:r>
          </w:p>
        </w:tc>
      </w:tr>
    </w:tbl>
    <w:p w14:paraId="28813BB2" w14:textId="77777777" w:rsidR="000321AE" w:rsidRPr="00085DBF" w:rsidRDefault="000321AE" w:rsidP="000321AE"/>
    <w:p w14:paraId="28813BB3" w14:textId="77777777" w:rsidR="000321AE" w:rsidRPr="00085DBF" w:rsidRDefault="000321AE" w:rsidP="000321AE">
      <w:r w:rsidRPr="00085DBF">
        <w:t>2 BG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BC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4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5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6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7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8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9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A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B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BBD" w14:textId="77777777" w:rsidR="000321AE" w:rsidRPr="00085DBF" w:rsidRDefault="000321AE" w:rsidP="000321AE"/>
    <w:p w14:paraId="28813BBE" w14:textId="77777777" w:rsidR="000321AE" w:rsidRPr="00085DBF" w:rsidRDefault="000321AE" w:rsidP="000321AE">
      <w:r w:rsidRPr="00085DBF">
        <w:t>3 FD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C7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F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0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1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3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4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5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6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</w:t>
            </w:r>
            <w:proofErr w:type="spellStart"/>
            <w:r w:rsidRPr="00085DBF">
              <w:t>Rs</w:t>
            </w:r>
            <w:proofErr w:type="spellEnd"/>
            <w:r w:rsidRPr="00085DBF">
              <w:t>)</w:t>
            </w:r>
          </w:p>
        </w:tc>
      </w:tr>
    </w:tbl>
    <w:p w14:paraId="28813BC8" w14:textId="77777777" w:rsidR="000321AE" w:rsidRPr="00085DBF" w:rsidRDefault="000321AE" w:rsidP="000321AE"/>
    <w:p w14:paraId="28813BC9" w14:textId="77777777" w:rsidR="000321AE" w:rsidRPr="00085DBF" w:rsidRDefault="000321AE" w:rsidP="000321AE">
      <w:r w:rsidRPr="00085DBF">
        <w:t>4 Details of security releases (CMF/NMF/Securities/INM/OMF/GMF)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321AE" w:rsidRPr="00085DBF" w14:paraId="28813BD0" w14:textId="77777777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B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C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D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E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</w:tr>
    </w:tbl>
    <w:p w14:paraId="28813BD1" w14:textId="77777777" w:rsidR="000321AE" w:rsidRPr="00085DBF" w:rsidRDefault="000321AE" w:rsidP="000321AE"/>
    <w:p w14:paraId="28813BD2" w14:textId="77777777" w:rsidR="000321AE" w:rsidRPr="00085DBF" w:rsidRDefault="000321AE" w:rsidP="000321AE">
      <w:pPr>
        <w:spacing w:line="240" w:lineRule="atLeast"/>
        <w:jc w:val="both"/>
      </w:pPr>
      <w:r w:rsidRPr="00085DBF">
        <w:t>5 Details of GSEC Releases</w:t>
      </w:r>
    </w:p>
    <w:p w14:paraId="28813BD3" w14:textId="77777777" w:rsidR="000321AE" w:rsidRPr="00085DBF" w:rsidRDefault="000321AE" w:rsidP="000321AE">
      <w:pPr>
        <w:spacing w:line="240" w:lineRule="atLeast"/>
        <w:jc w:val="both"/>
      </w:pPr>
    </w:p>
    <w:tbl>
      <w:tblPr>
        <w:tblW w:w="857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336"/>
        <w:gridCol w:w="750"/>
        <w:gridCol w:w="1413"/>
        <w:gridCol w:w="1083"/>
        <w:gridCol w:w="1083"/>
        <w:gridCol w:w="1083"/>
        <w:gridCol w:w="1083"/>
      </w:tblGrid>
      <w:tr w:rsidR="000321AE" w:rsidRPr="00085DBF" w14:paraId="28813BDD" w14:textId="77777777" w:rsidTr="00303E25">
        <w:trPr>
          <w:trHeight w:val="720"/>
        </w:trPr>
        <w:tc>
          <w:tcPr>
            <w:tcW w:w="748" w:type="dxa"/>
            <w:shd w:val="clear" w:color="auto" w:fill="auto"/>
          </w:tcPr>
          <w:p w14:paraId="28813BD4" w14:textId="77777777" w:rsidR="000321AE" w:rsidRPr="00085DBF" w:rsidRDefault="000321AE" w:rsidP="00303E25">
            <w:proofErr w:type="spellStart"/>
            <w:r w:rsidRPr="00085DBF">
              <w:t>S.No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14:paraId="28813BD5" w14:textId="77777777" w:rsidR="000321AE" w:rsidRPr="00085DBF" w:rsidRDefault="000321AE" w:rsidP="00303E25">
            <w:r w:rsidRPr="00085DBF">
              <w:t>Security Description</w:t>
            </w:r>
          </w:p>
        </w:tc>
        <w:tc>
          <w:tcPr>
            <w:tcW w:w="750" w:type="dxa"/>
            <w:shd w:val="clear" w:color="auto" w:fill="auto"/>
          </w:tcPr>
          <w:p w14:paraId="28813BD6" w14:textId="77777777" w:rsidR="000321AE" w:rsidRPr="00085DBF" w:rsidRDefault="000321AE" w:rsidP="00303E25">
            <w:r w:rsidRPr="00085DBF">
              <w:t>ISIN</w:t>
            </w:r>
          </w:p>
        </w:tc>
        <w:tc>
          <w:tcPr>
            <w:tcW w:w="1413" w:type="dxa"/>
            <w:shd w:val="clear" w:color="auto" w:fill="auto"/>
          </w:tcPr>
          <w:p w14:paraId="28813BD7" w14:textId="77777777" w:rsidR="000321AE" w:rsidRPr="00085DBF" w:rsidRDefault="000321AE" w:rsidP="00303E25">
            <w:r w:rsidRPr="00085DBF">
              <w:t xml:space="preserve">Deposit Type </w:t>
            </w:r>
          </w:p>
          <w:p w14:paraId="28813BD8" w14:textId="77777777" w:rsidR="000321AE" w:rsidRPr="00085DBF" w:rsidRDefault="000321AE" w:rsidP="00303E25">
            <w:r w:rsidRPr="00085DBF">
              <w:t>(SD / MD)</w:t>
            </w:r>
          </w:p>
        </w:tc>
        <w:tc>
          <w:tcPr>
            <w:tcW w:w="1083" w:type="dxa"/>
          </w:tcPr>
          <w:p w14:paraId="28813BD9" w14:textId="77777777" w:rsidR="000321AE" w:rsidRPr="00085DBF" w:rsidRDefault="000321AE" w:rsidP="00303E25">
            <w:r w:rsidRPr="00085DBF">
              <w:t>BC_IND</w:t>
            </w:r>
          </w:p>
        </w:tc>
        <w:tc>
          <w:tcPr>
            <w:tcW w:w="1083" w:type="dxa"/>
          </w:tcPr>
          <w:p w14:paraId="28813BDA" w14:textId="77777777" w:rsidR="000321AE" w:rsidRPr="00085DBF" w:rsidRDefault="000321AE" w:rsidP="00303E25">
            <w:r w:rsidRPr="00085DBF">
              <w:t>Face value</w:t>
            </w:r>
          </w:p>
        </w:tc>
        <w:tc>
          <w:tcPr>
            <w:tcW w:w="1083" w:type="dxa"/>
          </w:tcPr>
          <w:p w14:paraId="28813BDB" w14:textId="77777777" w:rsidR="000321AE" w:rsidRPr="00085DBF" w:rsidRDefault="000321AE" w:rsidP="00303E25">
            <w:r w:rsidRPr="00085DBF">
              <w:t>Net Value</w:t>
            </w:r>
          </w:p>
        </w:tc>
        <w:tc>
          <w:tcPr>
            <w:tcW w:w="1083" w:type="dxa"/>
          </w:tcPr>
          <w:p w14:paraId="28813BDC" w14:textId="77777777" w:rsidR="000321AE" w:rsidRPr="00085DBF" w:rsidRDefault="000321AE" w:rsidP="00303E25">
            <w:r w:rsidRPr="00085DBF">
              <w:t>Maturity Date</w:t>
            </w:r>
          </w:p>
        </w:tc>
      </w:tr>
    </w:tbl>
    <w:p w14:paraId="28813BDE" w14:textId="77777777" w:rsidR="000321AE" w:rsidRPr="00085DBF" w:rsidRDefault="000321AE" w:rsidP="000321AE"/>
    <w:p w14:paraId="28813BDF" w14:textId="77777777" w:rsidR="000321AE" w:rsidRPr="00085DBF" w:rsidRDefault="000321AE" w:rsidP="000321AE">
      <w:r w:rsidRPr="00085DBF">
        <w:t>ANNEXURE H (TM wise deposit Details):</w:t>
      </w:r>
    </w:p>
    <w:tbl>
      <w:tblPr>
        <w:tblW w:w="5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1331"/>
        <w:gridCol w:w="1367"/>
        <w:gridCol w:w="2413"/>
      </w:tblGrid>
      <w:tr w:rsidR="000321AE" w:rsidRPr="00085DBF" w14:paraId="28813BE4" w14:textId="77777777" w:rsidTr="00303E25"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0" w14:textId="77777777" w:rsidR="000321AE" w:rsidRPr="00085DBF" w:rsidRDefault="000321AE" w:rsidP="00303E25">
            <w:pPr>
              <w:spacing w:line="240" w:lineRule="atLeast"/>
            </w:pPr>
            <w:proofErr w:type="spellStart"/>
            <w:r w:rsidRPr="00085DBF">
              <w:t>S.No</w:t>
            </w:r>
            <w:proofErr w:type="spellEnd"/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1" w14:textId="77777777" w:rsidR="000321AE" w:rsidRPr="00085DBF" w:rsidRDefault="000321AE" w:rsidP="00303E25">
            <w:pPr>
              <w:spacing w:line="240" w:lineRule="atLeast"/>
            </w:pPr>
            <w:r w:rsidRPr="00085DBF">
              <w:t>TM Code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TM Name 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3" w14:textId="77777777" w:rsidR="000321AE" w:rsidRPr="00085DBF" w:rsidRDefault="000321AE" w:rsidP="00303E25">
            <w:pPr>
              <w:spacing w:line="240" w:lineRule="atLeast"/>
            </w:pPr>
            <w:r w:rsidRPr="00085DBF">
              <w:t>Deposit Amount(</w:t>
            </w:r>
            <w:proofErr w:type="spellStart"/>
            <w:r w:rsidRPr="00085DBF">
              <w:t>Rs</w:t>
            </w:r>
            <w:proofErr w:type="spellEnd"/>
            <w:r w:rsidRPr="00085DBF">
              <w:t>.)</w:t>
            </w:r>
          </w:p>
        </w:tc>
      </w:tr>
    </w:tbl>
    <w:p w14:paraId="28813BE5" w14:textId="77777777" w:rsidR="000321AE" w:rsidRPr="00085DBF" w:rsidRDefault="000321AE" w:rsidP="000321AE">
      <w:pPr>
        <w:spacing w:line="240" w:lineRule="atLeast"/>
        <w:rPr>
          <w:rFonts w:eastAsia="Batang"/>
        </w:rPr>
      </w:pPr>
    </w:p>
    <w:p w14:paraId="28813BE6" w14:textId="6A970369" w:rsidR="000321AE" w:rsidRDefault="000321AE" w:rsidP="000321AE">
      <w:pPr>
        <w:spacing w:line="240" w:lineRule="atLeast"/>
        <w:rPr>
          <w:snapToGrid w:val="0"/>
        </w:rPr>
      </w:pPr>
    </w:p>
    <w:p w14:paraId="21536918" w14:textId="77777777" w:rsidR="0023147A" w:rsidRDefault="0023147A" w:rsidP="001E0FA0">
      <w:pPr>
        <w:pStyle w:val="Heading1"/>
        <w:ind w:left="-142"/>
      </w:pPr>
      <w:bookmarkStart w:id="79" w:name="_Toc56087025"/>
      <w:bookmarkStart w:id="80" w:name="_Toc56176638"/>
      <w:r w:rsidRPr="0059130D">
        <w:t>S</w:t>
      </w:r>
      <w:r>
        <w:t>ecurity</w:t>
      </w:r>
      <w:r w:rsidRPr="0059130D">
        <w:t xml:space="preserve"> D</w:t>
      </w:r>
      <w:r>
        <w:t>etails</w:t>
      </w:r>
      <w:r w:rsidRPr="0059130D">
        <w:t xml:space="preserve"> R</w:t>
      </w:r>
      <w:r>
        <w:t>eport for clearing member</w:t>
      </w:r>
      <w:r w:rsidRPr="0059130D">
        <w:t xml:space="preserve"> (SEC PLEDGE)</w:t>
      </w:r>
      <w:bookmarkEnd w:id="79"/>
      <w:bookmarkEnd w:id="80"/>
    </w:p>
    <w:p w14:paraId="6BA0D143" w14:textId="77777777" w:rsidR="00125505" w:rsidRPr="00085DBF" w:rsidRDefault="00125505" w:rsidP="00125505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125505" w:rsidRPr="00085DBF" w14:paraId="2933F696" w14:textId="77777777" w:rsidTr="0072295D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EEEE" w14:textId="77777777" w:rsidR="00125505" w:rsidRPr="00085DBF" w:rsidRDefault="00125505" w:rsidP="0072295D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D00B" w14:textId="70FAAD99" w:rsidR="00125505" w:rsidRPr="00085DBF" w:rsidRDefault="00AD542F" w:rsidP="001E0FA0">
            <w:r>
              <w:t>X_&lt;MEMBER CODE&gt;_SECPLEDGE_DDMMYYYY.CSV</w:t>
            </w:r>
          </w:p>
        </w:tc>
      </w:tr>
      <w:tr w:rsidR="00125505" w:rsidRPr="00085DBF" w14:paraId="0E7D2673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A1FF" w14:textId="77777777" w:rsidR="00125505" w:rsidRPr="00085DBF" w:rsidRDefault="00125505" w:rsidP="0072295D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94BE" w14:textId="77777777" w:rsidR="00125505" w:rsidRPr="00085DBF" w:rsidRDefault="00125505" w:rsidP="0072295D">
            <w:r w:rsidRPr="00085DBF">
              <w:t>/CDSFTP/X&lt;MEMBER CODE&gt;/REPORTS</w:t>
            </w:r>
          </w:p>
        </w:tc>
      </w:tr>
      <w:tr w:rsidR="00125505" w:rsidRPr="00085DBF" w14:paraId="28E9EA22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D321" w14:textId="77777777" w:rsidR="00125505" w:rsidRPr="00085DBF" w:rsidRDefault="00125505" w:rsidP="0072295D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9287" w14:textId="0549D745" w:rsidR="00125505" w:rsidRPr="00085DBF" w:rsidRDefault="00125505" w:rsidP="0072295D">
            <w:r>
              <w:t>C</w:t>
            </w:r>
            <w:r w:rsidRPr="00085DBF">
              <w:t>S</w:t>
            </w:r>
            <w:r>
              <w:t>V</w:t>
            </w:r>
          </w:p>
        </w:tc>
      </w:tr>
    </w:tbl>
    <w:p w14:paraId="6797ED21" w14:textId="77777777" w:rsidR="0023147A" w:rsidRPr="00276B91" w:rsidRDefault="0023147A" w:rsidP="0023147A">
      <w:r>
        <w:t>File details and format:</w:t>
      </w:r>
    </w:p>
    <w:p w14:paraId="4A710A97" w14:textId="77777777" w:rsidR="0023147A" w:rsidRDefault="0023147A" w:rsidP="0023147A">
      <w:r>
        <w:object w:dxaOrig="1531" w:dyaOrig="999" w14:anchorId="58391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8" o:title=""/>
          </v:shape>
          <o:OLEObject Type="Embed" ProgID="Excel.Sheet.12" ShapeID="_x0000_i1025" DrawAspect="Icon" ObjectID="_1671025007" r:id="rId9"/>
        </w:object>
      </w:r>
    </w:p>
    <w:p w14:paraId="3E6ACA35" w14:textId="21DC1EC9" w:rsidR="0023147A" w:rsidRDefault="0023147A" w:rsidP="000321AE">
      <w:pPr>
        <w:spacing w:line="240" w:lineRule="atLeast"/>
        <w:rPr>
          <w:snapToGrid w:val="0"/>
        </w:rPr>
      </w:pPr>
    </w:p>
    <w:p w14:paraId="61152786" w14:textId="77777777" w:rsidR="00607C11" w:rsidRPr="00607C11" w:rsidRDefault="00607C11" w:rsidP="001E0FA0">
      <w:pPr>
        <w:pStyle w:val="Heading1"/>
        <w:ind w:left="-142"/>
      </w:pPr>
      <w:bookmarkStart w:id="81" w:name="_Toc56176639"/>
      <w:r w:rsidRPr="00607C11">
        <w:t>Security Release Report (SEC REL)</w:t>
      </w:r>
      <w:bookmarkEnd w:id="81"/>
    </w:p>
    <w:p w14:paraId="0B4C290C" w14:textId="77777777" w:rsidR="006F09C3" w:rsidRPr="00085DBF" w:rsidRDefault="006F09C3" w:rsidP="006F09C3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6F09C3" w:rsidRPr="00085DBF" w14:paraId="0B8A1F91" w14:textId="77777777" w:rsidTr="0072295D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7792" w14:textId="77777777" w:rsidR="006F09C3" w:rsidRPr="00085DBF" w:rsidRDefault="006F09C3" w:rsidP="0072295D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0D6A" w14:textId="2AD69477" w:rsidR="004316B2" w:rsidRDefault="004316B2" w:rsidP="004316B2">
            <w:r>
              <w:t>X_</w:t>
            </w:r>
            <w:r w:rsidRPr="0059130D">
              <w:t>SECREL_PRIMARY MEMBER</w:t>
            </w:r>
            <w:r>
              <w:t xml:space="preserve"> </w:t>
            </w:r>
            <w:r w:rsidRPr="0059130D">
              <w:t>CODE</w:t>
            </w:r>
            <w:r>
              <w:t xml:space="preserve"> </w:t>
            </w:r>
            <w:r w:rsidRPr="0059130D">
              <w:t>_DDMMYYYY</w:t>
            </w:r>
            <w:r>
              <w:t xml:space="preserve"> </w:t>
            </w:r>
            <w:r w:rsidRPr="0059130D">
              <w:t>_NN.CSV</w:t>
            </w:r>
          </w:p>
          <w:p w14:paraId="3C2F8E69" w14:textId="77777777" w:rsidR="004316B2" w:rsidRDefault="004316B2" w:rsidP="004316B2">
            <w:r>
              <w:t xml:space="preserve">NN (Batch Number – incremental. </w:t>
            </w:r>
          </w:p>
          <w:p w14:paraId="492AD715" w14:textId="6EC7F8CF" w:rsidR="006F09C3" w:rsidRPr="00085DBF" w:rsidRDefault="004316B2" w:rsidP="004316B2">
            <w:r>
              <w:t>As clearing members may not have release for each batch the same may not be sequential)</w:t>
            </w:r>
          </w:p>
        </w:tc>
      </w:tr>
      <w:tr w:rsidR="006F09C3" w:rsidRPr="00085DBF" w14:paraId="45BACDBB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B679" w14:textId="77777777" w:rsidR="006F09C3" w:rsidRPr="00085DBF" w:rsidRDefault="006F09C3" w:rsidP="0072295D">
            <w:r w:rsidRPr="00085DBF">
              <w:lastRenderedPageBreak/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0DA8" w14:textId="77777777" w:rsidR="006F09C3" w:rsidRPr="00085DBF" w:rsidRDefault="006F09C3" w:rsidP="0072295D">
            <w:r w:rsidRPr="00085DBF">
              <w:t>/CDSFTP/X&lt;MEMBER CODE&gt;/REPORTS</w:t>
            </w:r>
          </w:p>
        </w:tc>
      </w:tr>
      <w:tr w:rsidR="006F09C3" w:rsidRPr="00085DBF" w14:paraId="13AC2878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67C3" w14:textId="77777777" w:rsidR="006F09C3" w:rsidRPr="00085DBF" w:rsidRDefault="006F09C3" w:rsidP="0072295D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5BBD" w14:textId="77777777" w:rsidR="006F09C3" w:rsidRPr="00085DBF" w:rsidRDefault="006F09C3" w:rsidP="0072295D">
            <w:r>
              <w:t>C</w:t>
            </w:r>
            <w:r w:rsidRPr="00085DBF">
              <w:t>S</w:t>
            </w:r>
            <w:r>
              <w:t>V</w:t>
            </w:r>
          </w:p>
        </w:tc>
      </w:tr>
    </w:tbl>
    <w:p w14:paraId="4E995005" w14:textId="08A10162" w:rsidR="006F09C3" w:rsidRDefault="006F09C3" w:rsidP="006F09C3">
      <w:r>
        <w:t>File details and format:</w:t>
      </w:r>
    </w:p>
    <w:p w14:paraId="23BEBA89" w14:textId="77777777" w:rsidR="004316B2" w:rsidRPr="00276B91" w:rsidRDefault="004316B2" w:rsidP="006F09C3"/>
    <w:p w14:paraId="1495BC18" w14:textId="77777777" w:rsidR="0023147A" w:rsidRPr="00085DBF" w:rsidRDefault="0023147A" w:rsidP="000321AE">
      <w:pPr>
        <w:spacing w:line="240" w:lineRule="atLeast"/>
        <w:rPr>
          <w:snapToGrid w:val="0"/>
        </w:rPr>
      </w:pPr>
    </w:p>
    <w:p w14:paraId="28813BE7" w14:textId="77777777" w:rsidR="000321AE" w:rsidRPr="00085DBF" w:rsidRDefault="000321AE" w:rsidP="003F4248">
      <w:pPr>
        <w:pStyle w:val="Heading1"/>
        <w:ind w:left="-142"/>
      </w:pPr>
      <w:bookmarkStart w:id="82" w:name="_Toc56176640"/>
      <w:r w:rsidRPr="00085DBF">
        <w:t>Details of turnover of trading members for each month (TMTO)</w:t>
      </w:r>
      <w:bookmarkEnd w:id="82"/>
    </w:p>
    <w:p w14:paraId="28813BE8" w14:textId="77777777" w:rsidR="000321AE" w:rsidRPr="00085DBF" w:rsidRDefault="000321AE" w:rsidP="000321AE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0321AE" w:rsidRPr="00085DBF" w14:paraId="28813BEB" w14:textId="77777777" w:rsidTr="00303E25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9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A" w14:textId="77777777" w:rsidR="000321AE" w:rsidRPr="00085DBF" w:rsidRDefault="000321AE" w:rsidP="00303E25">
            <w:pPr>
              <w:spacing w:after="240"/>
            </w:pPr>
            <w:r w:rsidRPr="00085DBF">
              <w:t>X_TMTO_&lt;MEMBER CODE&gt;_&lt;Start Month Year&gt;_&lt;End Month Year&gt;.LIS.gz</w:t>
            </w:r>
          </w:p>
        </w:tc>
      </w:tr>
      <w:tr w:rsidR="000321AE" w:rsidRPr="00085DBF" w14:paraId="28813BEE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C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D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BF1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F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0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BF2" w14:textId="77777777" w:rsidR="000321AE" w:rsidRPr="00085DBF" w:rsidRDefault="000321AE" w:rsidP="000321AE">
      <w:pPr>
        <w:spacing w:line="240" w:lineRule="atLeast"/>
      </w:pPr>
    </w:p>
    <w:tbl>
      <w:tblPr>
        <w:tblW w:w="6340" w:type="dxa"/>
        <w:tblInd w:w="91" w:type="dxa"/>
        <w:tblLook w:val="04A0" w:firstRow="1" w:lastRow="0" w:firstColumn="1" w:lastColumn="0" w:noHBand="0" w:noVBand="1"/>
      </w:tblPr>
      <w:tblGrid>
        <w:gridCol w:w="1043"/>
        <w:gridCol w:w="2394"/>
        <w:gridCol w:w="2903"/>
      </w:tblGrid>
      <w:tr w:rsidR="000321AE" w:rsidRPr="00085DBF" w14:paraId="28813BF6" w14:textId="77777777" w:rsidTr="00303E25">
        <w:trPr>
          <w:trHeight w:val="63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3" w14:textId="77777777"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Column No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4" w14:textId="77777777"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Field Characteristics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5" w14:textId="77777777"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Details</w:t>
            </w:r>
          </w:p>
        </w:tc>
      </w:tr>
      <w:tr w:rsidR="000321AE" w:rsidRPr="00085DBF" w14:paraId="28813BFA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7" w14:textId="77777777" w:rsidR="000321AE" w:rsidRPr="00085DBF" w:rsidRDefault="000321AE" w:rsidP="00303E25">
            <w:r w:rsidRPr="00085DBF"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8" w14:textId="77777777"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BF9" w14:textId="77777777" w:rsidR="000321AE" w:rsidRPr="00085DBF" w:rsidRDefault="000321AE" w:rsidP="00303E25">
            <w:r w:rsidRPr="00085DBF">
              <w:t>TM Code</w:t>
            </w:r>
          </w:p>
        </w:tc>
      </w:tr>
      <w:tr w:rsidR="000321AE" w:rsidRPr="00085DBF" w14:paraId="28813BFE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B" w14:textId="77777777" w:rsidR="000321AE" w:rsidRPr="00085DBF" w:rsidRDefault="000321AE" w:rsidP="00303E25">
            <w:r w:rsidRPr="00085DBF"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C" w14:textId="77777777"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BFD" w14:textId="77777777" w:rsidR="000321AE" w:rsidRPr="00085DBF" w:rsidRDefault="000321AE" w:rsidP="00303E25">
            <w:r w:rsidRPr="00085DBF">
              <w:t>TM Name</w:t>
            </w:r>
          </w:p>
        </w:tc>
      </w:tr>
      <w:tr w:rsidR="000321AE" w:rsidRPr="00085DBF" w14:paraId="28813C02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F" w14:textId="77777777" w:rsidR="000321AE" w:rsidRPr="00085DBF" w:rsidRDefault="000321AE" w:rsidP="00303E25">
            <w:r w:rsidRPr="00085DBF"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00" w14:textId="77777777"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C01" w14:textId="77777777" w:rsidR="000321AE" w:rsidRPr="00085DBF" w:rsidRDefault="000321AE" w:rsidP="00303E25">
            <w:r w:rsidRPr="00085DBF">
              <w:t>Period</w:t>
            </w:r>
          </w:p>
        </w:tc>
      </w:tr>
      <w:tr w:rsidR="000321AE" w:rsidRPr="00085DBF" w14:paraId="28813C06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03" w14:textId="77777777" w:rsidR="000321AE" w:rsidRPr="00085DBF" w:rsidRDefault="000321AE" w:rsidP="00303E25">
            <w:r w:rsidRPr="00085DBF"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04" w14:textId="77777777" w:rsidR="000321AE" w:rsidRPr="00085DBF" w:rsidRDefault="000321AE" w:rsidP="00303E25">
            <w:r w:rsidRPr="00085DBF">
              <w:t>DATE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C05" w14:textId="77777777" w:rsidR="000321AE" w:rsidRPr="00085DBF" w:rsidRDefault="000321AE" w:rsidP="00303E25">
            <w:r w:rsidRPr="00085DBF">
              <w:t>Report Date</w:t>
            </w:r>
          </w:p>
        </w:tc>
      </w:tr>
    </w:tbl>
    <w:p w14:paraId="28813C07" w14:textId="77777777" w:rsidR="000321AE" w:rsidRPr="00085DBF" w:rsidRDefault="000321AE" w:rsidP="000321AE">
      <w:pPr>
        <w:spacing w:line="240" w:lineRule="atLeast"/>
      </w:pPr>
    </w:p>
    <w:p w14:paraId="28813C08" w14:textId="77777777" w:rsidR="000321AE" w:rsidRPr="00085DBF" w:rsidRDefault="000321AE" w:rsidP="000321AE">
      <w:pPr>
        <w:spacing w:line="240" w:lineRule="atLeast"/>
      </w:pPr>
      <w:r w:rsidRPr="00085DBF">
        <w:t>Report Date:</w:t>
      </w:r>
    </w:p>
    <w:p w14:paraId="28813C09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2550"/>
        <w:gridCol w:w="2952"/>
        <w:gridCol w:w="1679"/>
      </w:tblGrid>
      <w:tr w:rsidR="000321AE" w:rsidRPr="00085DBF" w14:paraId="28813C0E" w14:textId="77777777" w:rsidTr="00303E25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A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Month 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B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 Futures Turnover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C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Futures Final Settlement Value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D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 Total </w:t>
            </w:r>
          </w:p>
        </w:tc>
      </w:tr>
    </w:tbl>
    <w:p w14:paraId="28813C0F" w14:textId="77777777" w:rsidR="000321AE" w:rsidRPr="00085DBF" w:rsidRDefault="000321AE" w:rsidP="000321AE">
      <w:pPr>
        <w:spacing w:line="240" w:lineRule="atLeast"/>
      </w:pPr>
    </w:p>
    <w:p w14:paraId="28813C10" w14:textId="77777777" w:rsidR="000321AE" w:rsidRPr="00085DBF" w:rsidRDefault="000321AE" w:rsidP="000321AE">
      <w:pPr>
        <w:spacing w:line="240" w:lineRule="atLeast"/>
      </w:pPr>
      <w:r w:rsidRPr="00085DBF">
        <w:t>Futures Turnover = Trade Quantity * Trade Price*Contract multiplier</w:t>
      </w:r>
    </w:p>
    <w:p w14:paraId="28813C11" w14:textId="77777777" w:rsidR="000321AE" w:rsidRPr="00085DBF" w:rsidRDefault="000321AE" w:rsidP="000321AE">
      <w:pPr>
        <w:spacing w:line="240" w:lineRule="atLeast"/>
      </w:pPr>
    </w:p>
    <w:p w14:paraId="28813C12" w14:textId="77777777" w:rsidR="000321AE" w:rsidRPr="00085DBF" w:rsidRDefault="000321AE" w:rsidP="000321AE">
      <w:pPr>
        <w:spacing w:line="240" w:lineRule="atLeast"/>
      </w:pPr>
      <w:r w:rsidRPr="00085DBF">
        <w:t>Futures Final Settlement Value = Futures Final Long Settlement Value + Futures Final Short Settlement Value</w:t>
      </w:r>
    </w:p>
    <w:p w14:paraId="28813C13" w14:textId="77777777" w:rsidR="000321AE" w:rsidRPr="00085DBF" w:rsidRDefault="000321AE" w:rsidP="000321AE">
      <w:pPr>
        <w:spacing w:line="240" w:lineRule="atLeast"/>
      </w:pPr>
    </w:p>
    <w:p w14:paraId="28813C14" w14:textId="77777777" w:rsidR="000321AE" w:rsidRPr="00085DBF" w:rsidRDefault="000321AE" w:rsidP="003F4248">
      <w:pPr>
        <w:pStyle w:val="Heading1"/>
        <w:ind w:left="0"/>
      </w:pPr>
      <w:bookmarkStart w:id="83" w:name="_Toc56176641"/>
      <w:r w:rsidRPr="00085DBF">
        <w:t>Daily SPAN Risk Parameters files</w:t>
      </w:r>
      <w:bookmarkEnd w:id="83"/>
    </w:p>
    <w:p w14:paraId="28813C15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C16" w14:textId="77777777" w:rsidR="000321AE" w:rsidRPr="00085DBF" w:rsidRDefault="000321AE" w:rsidP="001113AD">
      <w:pPr>
        <w:tabs>
          <w:tab w:val="num" w:pos="540"/>
        </w:tabs>
        <w:spacing w:line="240" w:lineRule="atLeast"/>
        <w:ind w:left="180" w:hanging="180"/>
      </w:pPr>
      <w:r w:rsidRPr="00085DBF">
        <w:t>        I</w:t>
      </w:r>
      <w:r w:rsidR="006B2A28" w:rsidRPr="00085DBF">
        <w:t>.      Span Risk Parameter File with scaled up margin (with look ahead days as 2) applicable to the Clearing Members who have not opted for daily mark to market settlement on T+0 day.</w:t>
      </w:r>
    </w:p>
    <w:p w14:paraId="28813C17" w14:textId="77777777" w:rsidR="000321AE" w:rsidRPr="00085DBF" w:rsidRDefault="000321AE" w:rsidP="001113AD">
      <w:pPr>
        <w:tabs>
          <w:tab w:val="num" w:pos="1440"/>
        </w:tabs>
        <w:spacing w:line="240" w:lineRule="atLeast"/>
        <w:ind w:left="1080" w:hanging="360"/>
      </w:pPr>
      <w:r w:rsidRPr="00085DBF">
        <w:t>a.       Begin of day / Intra-day files</w:t>
      </w:r>
    </w:p>
    <w:p w14:paraId="28813C18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i/>
        </w:rPr>
        <w:t>Naming convention</w:t>
      </w:r>
      <w:r w:rsidRPr="00085DBF">
        <w:t xml:space="preserve"> nsccl_x</w:t>
      </w:r>
      <w:r w:rsidRPr="00085DBF">
        <w:rPr>
          <w:snapToGrid w:val="0"/>
        </w:rPr>
        <w:t>.&lt;YYYYMMDD&gt;.inn.spn.gz</w:t>
      </w:r>
    </w:p>
    <w:p w14:paraId="28813C19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where &lt;YYYYMMDD&gt; represents the current system date</w:t>
      </w:r>
    </w:p>
    <w:p w14:paraId="28813C1A" w14:textId="77777777" w:rsidR="000321AE" w:rsidRPr="00085DBF" w:rsidRDefault="000321AE" w:rsidP="001113AD">
      <w:pPr>
        <w:spacing w:line="240" w:lineRule="atLeast"/>
        <w:ind w:left="360" w:firstLine="720"/>
        <w:rPr>
          <w:snapToGrid w:val="0"/>
        </w:rPr>
      </w:pPr>
      <w:r w:rsidRPr="00085DBF">
        <w:rPr>
          <w:snapToGrid w:val="0"/>
        </w:rPr>
        <w:t>‘i’ represents intra day file and</w:t>
      </w:r>
    </w:p>
    <w:p w14:paraId="28813C1B" w14:textId="77777777" w:rsidR="000321AE" w:rsidRPr="00085DBF" w:rsidRDefault="000321AE" w:rsidP="001113AD">
      <w:pPr>
        <w:spacing w:line="240" w:lineRule="atLeast"/>
        <w:ind w:left="360" w:firstLine="720"/>
        <w:rPr>
          <w:snapToGrid w:val="0"/>
        </w:rPr>
      </w:pPr>
      <w:r w:rsidRPr="00085DBF">
        <w:rPr>
          <w:snapToGrid w:val="0"/>
        </w:rPr>
        <w:t>‘nn’ represents intra day file batch number.</w:t>
      </w:r>
    </w:p>
    <w:p w14:paraId="28813C1C" w14:textId="77777777" w:rsidR="000321AE" w:rsidRPr="00085DBF" w:rsidRDefault="000321AE" w:rsidP="001113AD">
      <w:pPr>
        <w:spacing w:line="240" w:lineRule="atLeast"/>
        <w:ind w:left="360" w:firstLine="360"/>
        <w:rPr>
          <w:snapToGrid w:val="0"/>
        </w:rPr>
      </w:pPr>
    </w:p>
    <w:p w14:paraId="28813C1D" w14:textId="77777777" w:rsidR="000321AE" w:rsidRPr="00085DBF" w:rsidRDefault="000321AE" w:rsidP="001113AD">
      <w:pPr>
        <w:tabs>
          <w:tab w:val="num" w:pos="1440"/>
        </w:tabs>
        <w:spacing w:line="240" w:lineRule="atLeast"/>
        <w:ind w:left="1080" w:hanging="360"/>
      </w:pPr>
      <w:r w:rsidRPr="00085DBF">
        <w:t>b.      End of day file</w:t>
      </w:r>
    </w:p>
    <w:p w14:paraId="28813C1E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i/>
        </w:rPr>
        <w:t>Naming convention</w:t>
      </w:r>
      <w:r w:rsidRPr="00085DBF">
        <w:t xml:space="preserve"> nsccl_x</w:t>
      </w:r>
      <w:r w:rsidRPr="00085DBF">
        <w:rPr>
          <w:snapToGrid w:val="0"/>
        </w:rPr>
        <w:t>.&lt;YYYYMMDD&gt;.s.spn.gz</w:t>
      </w:r>
    </w:p>
    <w:p w14:paraId="28813C1F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where &lt;YYYYMMDD&gt; represents the current system date</w:t>
      </w:r>
    </w:p>
    <w:p w14:paraId="28813C20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‘s’ represents end of the day file </w:t>
      </w:r>
    </w:p>
    <w:p w14:paraId="28813C21" w14:textId="77777777" w:rsidR="000321AE" w:rsidRPr="00085DBF" w:rsidRDefault="000321AE" w:rsidP="001113AD">
      <w:pPr>
        <w:spacing w:line="240" w:lineRule="atLeast"/>
        <w:rPr>
          <w:snapToGrid w:val="0"/>
        </w:rPr>
      </w:pPr>
    </w:p>
    <w:p w14:paraId="28813C22" w14:textId="77777777" w:rsidR="000321AE" w:rsidRPr="00085DBF" w:rsidRDefault="000321AE" w:rsidP="001113AD">
      <w:pPr>
        <w:spacing w:line="240" w:lineRule="atLeast"/>
        <w:rPr>
          <w:i/>
          <w:snapToGrid w:val="0"/>
        </w:rPr>
      </w:pPr>
      <w:r w:rsidRPr="00085DBF">
        <w:rPr>
          <w:i/>
          <w:snapToGrid w:val="0"/>
        </w:rPr>
        <w:t xml:space="preserve">File location: </w:t>
      </w:r>
    </w:p>
    <w:p w14:paraId="28813C23" w14:textId="77777777" w:rsidR="000321AE" w:rsidRPr="00085DBF" w:rsidRDefault="000321AE" w:rsidP="001113AD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Risk Parameter File : /CDSFTP/CDSCOMMON/ Parameter </w:t>
      </w:r>
    </w:p>
    <w:p w14:paraId="28813C24" w14:textId="77777777" w:rsidR="000321AE" w:rsidRPr="00085DBF" w:rsidRDefault="000321AE" w:rsidP="000321AE">
      <w:pPr>
        <w:spacing w:line="240" w:lineRule="atLeast"/>
        <w:ind w:left="360"/>
        <w:rPr>
          <w:snapToGrid w:val="0"/>
        </w:rPr>
      </w:pPr>
    </w:p>
    <w:p w14:paraId="28813C25" w14:textId="77777777" w:rsidR="000321AE" w:rsidRPr="00085DBF" w:rsidRDefault="000321AE" w:rsidP="000321AE">
      <w:pPr>
        <w:spacing w:line="240" w:lineRule="atLeast"/>
        <w:ind w:left="360"/>
        <w:rPr>
          <w:i/>
          <w:snapToGrid w:val="0"/>
        </w:rPr>
      </w:pPr>
      <w:r w:rsidRPr="00085DBF">
        <w:rPr>
          <w:i/>
          <w:snapToGrid w:val="0"/>
        </w:rPr>
        <w:t xml:space="preserve">File details and format: </w:t>
      </w:r>
    </w:p>
    <w:p w14:paraId="28813C26" w14:textId="77777777" w:rsidR="000321AE" w:rsidRPr="00085DBF" w:rsidRDefault="000321AE" w:rsidP="000321AE">
      <w:pPr>
        <w:widowControl w:val="0"/>
        <w:numPr>
          <w:ilvl w:val="0"/>
          <w:numId w:val="5"/>
        </w:numPr>
        <w:adjustRightInd w:val="0"/>
        <w:spacing w:line="240" w:lineRule="atLeast"/>
        <w:jc w:val="both"/>
      </w:pPr>
      <w:r w:rsidRPr="00085DBF">
        <w:t>This shall be common for all members in the Currency Derivatives segment, for each day.</w:t>
      </w:r>
    </w:p>
    <w:p w14:paraId="28813C27" w14:textId="77777777" w:rsidR="000321AE" w:rsidRPr="00085DBF" w:rsidRDefault="000321AE" w:rsidP="000321AE">
      <w:pPr>
        <w:widowControl w:val="0"/>
        <w:numPr>
          <w:ilvl w:val="0"/>
          <w:numId w:val="5"/>
        </w:numPr>
        <w:tabs>
          <w:tab w:val="left" w:pos="9000"/>
        </w:tabs>
        <w:adjustRightInd w:val="0"/>
        <w:snapToGrid w:val="0"/>
        <w:spacing w:line="240" w:lineRule="atLeast"/>
        <w:jc w:val="both"/>
      </w:pPr>
      <w:r w:rsidRPr="00085DBF">
        <w:t>File format shall be XML (Extended Markup Language)</w:t>
      </w:r>
    </w:p>
    <w:p w14:paraId="28813C28" w14:textId="77777777" w:rsidR="000321AE" w:rsidRPr="00085DBF" w:rsidRDefault="000321AE" w:rsidP="000321AE">
      <w:pPr>
        <w:widowControl w:val="0"/>
        <w:numPr>
          <w:ilvl w:val="0"/>
          <w:numId w:val="5"/>
        </w:numPr>
        <w:tabs>
          <w:tab w:val="left" w:pos="9000"/>
        </w:tabs>
        <w:adjustRightInd w:val="0"/>
        <w:snapToGrid w:val="0"/>
        <w:spacing w:line="240" w:lineRule="atLeast"/>
        <w:jc w:val="both"/>
      </w:pPr>
      <w:r w:rsidRPr="00085DBF">
        <w:t>The loss numbers in the SPAN files shall be applicable for a contract</w:t>
      </w:r>
    </w:p>
    <w:p w14:paraId="28813C29" w14:textId="77777777" w:rsidR="000321AE" w:rsidRPr="00085DBF" w:rsidRDefault="000321AE" w:rsidP="00AA444E">
      <w:pPr>
        <w:pStyle w:val="Heading1"/>
        <w:ind w:left="0"/>
      </w:pPr>
      <w:bookmarkStart w:id="84" w:name="_Toc529207537"/>
      <w:bookmarkStart w:id="85" w:name="_Toc529207538"/>
      <w:bookmarkStart w:id="86" w:name="_Toc56176642"/>
      <w:bookmarkEnd w:id="84"/>
      <w:bookmarkEnd w:id="85"/>
      <w:r w:rsidRPr="00085DBF">
        <w:t>Portfolio File</w:t>
      </w:r>
      <w:bookmarkEnd w:id="86"/>
    </w:p>
    <w:p w14:paraId="28813C2A" w14:textId="77777777" w:rsidR="000321AE" w:rsidRPr="00085DBF" w:rsidRDefault="000321AE" w:rsidP="000321AE">
      <w:pPr>
        <w:spacing w:line="240" w:lineRule="atLeast"/>
        <w:rPr>
          <w:b/>
          <w:snapToGrid w:val="0"/>
        </w:rPr>
      </w:pPr>
    </w:p>
    <w:tbl>
      <w:tblPr>
        <w:tblW w:w="5120" w:type="pct"/>
        <w:tblLook w:val="04A0" w:firstRow="1" w:lastRow="0" w:firstColumn="1" w:lastColumn="0" w:noHBand="0" w:noVBand="1"/>
      </w:tblPr>
      <w:tblGrid>
        <w:gridCol w:w="2871"/>
        <w:gridCol w:w="6361"/>
      </w:tblGrid>
      <w:tr w:rsidR="000321AE" w:rsidRPr="00085DBF" w14:paraId="28813C2D" w14:textId="77777777" w:rsidTr="00A31591">
        <w:trPr>
          <w:trHeight w:val="6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B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C" w14:textId="77777777" w:rsidR="000321AE" w:rsidRPr="00085DBF" w:rsidRDefault="000321AE" w:rsidP="00303E25">
            <w:pPr>
              <w:spacing w:after="240"/>
            </w:pPr>
            <w:r w:rsidRPr="00085DBF">
              <w:t xml:space="preserve">X_&lt;MEMBER CODE&gt;_&lt;DDMMYYYY&gt;_1.pos for TM  </w:t>
            </w:r>
            <w:r w:rsidRPr="00085DBF">
              <w:br/>
              <w:t xml:space="preserve">X_&lt;MEMBER CODE&gt;_&lt;DDMMYYYY&gt;_2.pos for CM </w:t>
            </w:r>
          </w:p>
        </w:tc>
      </w:tr>
      <w:tr w:rsidR="000321AE" w:rsidRPr="00085DBF" w14:paraId="28813C30" w14:textId="77777777" w:rsidTr="00A31591">
        <w:trPr>
          <w:trHeight w:val="31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E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F" w14:textId="77777777" w:rsidR="000321AE" w:rsidRPr="00085DBF" w:rsidRDefault="000321AE" w:rsidP="00303E25">
            <w:r w:rsidRPr="00085DBF">
              <w:t xml:space="preserve">CDSFTP/X&lt;MEMBER CODE&gt;/Portfolio directory </w:t>
            </w:r>
          </w:p>
        </w:tc>
      </w:tr>
      <w:tr w:rsidR="000321AE" w:rsidRPr="00085DBF" w14:paraId="28813C33" w14:textId="77777777" w:rsidTr="00A31591">
        <w:trPr>
          <w:trHeight w:val="31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1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2" w14:textId="77777777" w:rsidR="000321AE" w:rsidRPr="00085DBF" w:rsidRDefault="000321AE" w:rsidP="00303E25">
            <w:r w:rsidRPr="00085DBF">
              <w:rPr>
                <w:snapToGrid w:val="0"/>
              </w:rPr>
              <w:t>XML (Extended Markup Language)</w:t>
            </w:r>
          </w:p>
        </w:tc>
      </w:tr>
    </w:tbl>
    <w:p w14:paraId="28813C34" w14:textId="77777777" w:rsidR="000321AE" w:rsidRPr="00085DBF" w:rsidRDefault="000321AE" w:rsidP="000321AE">
      <w:pPr>
        <w:spacing w:line="240" w:lineRule="atLeast"/>
        <w:rPr>
          <w:b/>
          <w:snapToGrid w:val="0"/>
        </w:rPr>
      </w:pPr>
    </w:p>
    <w:p w14:paraId="28813C35" w14:textId="77777777" w:rsidR="000321AE" w:rsidRPr="00085DBF" w:rsidRDefault="000321AE" w:rsidP="003F4248">
      <w:pPr>
        <w:pStyle w:val="Heading1"/>
        <w:ind w:left="0"/>
      </w:pPr>
      <w:bookmarkStart w:id="87" w:name="_Toc56176643"/>
      <w:r w:rsidRPr="00085DBF">
        <w:t>Exercise Report for Trading Member (EX01) &amp; Clearing Member (EX02)</w:t>
      </w:r>
      <w:bookmarkEnd w:id="87"/>
    </w:p>
    <w:p w14:paraId="28813C36" w14:textId="77777777" w:rsidR="000321AE" w:rsidRPr="00085DBF" w:rsidRDefault="000321AE" w:rsidP="000321AE">
      <w:pPr>
        <w:autoSpaceDE w:val="0"/>
        <w:autoSpaceDN w:val="0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871"/>
        <w:gridCol w:w="6500"/>
      </w:tblGrid>
      <w:tr w:rsidR="00840583" w:rsidRPr="00085DBF" w14:paraId="28813C3A" w14:textId="77777777" w:rsidTr="00A31591">
        <w:trPr>
          <w:trHeight w:val="54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7" w14:textId="77777777" w:rsidR="00840583" w:rsidRPr="00085DBF" w:rsidRDefault="00840583" w:rsidP="00DC647F">
            <w:r w:rsidRPr="00085DBF">
              <w:t>Naming Convention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8" w14:textId="77777777" w:rsidR="00840583" w:rsidRPr="00085DBF" w:rsidRDefault="00840583" w:rsidP="00840583">
            <w:pPr>
              <w:autoSpaceDE w:val="0"/>
              <w:autoSpaceDN w:val="0"/>
              <w:ind w:left="44"/>
            </w:pPr>
            <w:r w:rsidRPr="00085DBF">
              <w:t>X_EX01_&lt;MEMBERCODE&gt;_DDMMYYYY.CSV.gz for the trading member</w:t>
            </w:r>
          </w:p>
          <w:p w14:paraId="28813C39" w14:textId="77777777" w:rsidR="00840583" w:rsidRPr="00085DBF" w:rsidRDefault="00840583" w:rsidP="00840583">
            <w:pPr>
              <w:autoSpaceDE w:val="0"/>
              <w:autoSpaceDN w:val="0"/>
              <w:ind w:left="44"/>
            </w:pPr>
            <w:r w:rsidRPr="00085DBF">
              <w:t>X_EX02_&lt;MEMBER CODE&gt;_DDMMYYYY.CSV.gz for the clearing member</w:t>
            </w:r>
          </w:p>
        </w:tc>
      </w:tr>
      <w:tr w:rsidR="00840583" w:rsidRPr="00085DBF" w14:paraId="28813C3D" w14:textId="77777777" w:rsidTr="00A31591">
        <w:trPr>
          <w:trHeight w:val="315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B" w14:textId="77777777" w:rsidR="00840583" w:rsidRPr="00085DBF" w:rsidRDefault="00840583" w:rsidP="00DC647F">
            <w:r w:rsidRPr="00085DBF">
              <w:t>File Path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C" w14:textId="77777777" w:rsidR="00840583" w:rsidRPr="00085DBF" w:rsidRDefault="00840583" w:rsidP="00DC647F">
            <w:r w:rsidRPr="00085DBF">
              <w:t>/CDSFTP/X&lt;MEMBER CODE&gt;/REPORTS</w:t>
            </w:r>
          </w:p>
        </w:tc>
      </w:tr>
      <w:tr w:rsidR="00840583" w:rsidRPr="00085DBF" w14:paraId="28813C40" w14:textId="77777777" w:rsidTr="00A31591">
        <w:trPr>
          <w:trHeight w:val="315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E" w14:textId="77777777" w:rsidR="00840583" w:rsidRPr="00085DBF" w:rsidRDefault="00840583" w:rsidP="00DC647F">
            <w:r w:rsidRPr="00085DBF">
              <w:t>File Format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F" w14:textId="77777777" w:rsidR="00840583" w:rsidRPr="00085DBF" w:rsidRDefault="00840583" w:rsidP="00DC647F">
            <w:r w:rsidRPr="00085DBF">
              <w:t>comma separated file format (CSV)</w:t>
            </w:r>
          </w:p>
        </w:tc>
      </w:tr>
    </w:tbl>
    <w:p w14:paraId="28813C41" w14:textId="77777777" w:rsidR="00840583" w:rsidRPr="00085DBF" w:rsidRDefault="00840583" w:rsidP="000321AE">
      <w:pPr>
        <w:autoSpaceDE w:val="0"/>
        <w:autoSpaceDN w:val="0"/>
      </w:pPr>
    </w:p>
    <w:p w14:paraId="28813C42" w14:textId="77777777" w:rsidR="00A31591" w:rsidRPr="00085DBF" w:rsidRDefault="00A31591" w:rsidP="00A31591">
      <w:pPr>
        <w:spacing w:line="240" w:lineRule="atLeast"/>
        <w:ind w:firstLine="360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43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Date</w:t>
      </w:r>
    </w:p>
    <w:p w14:paraId="28813C44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Number</w:t>
      </w:r>
    </w:p>
    <w:p w14:paraId="28813C45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Request Date</w:t>
      </w:r>
    </w:p>
    <w:p w14:paraId="28813C46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Clearing Member Code</w:t>
      </w:r>
    </w:p>
    <w:p w14:paraId="28813C47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Trading Member Type</w:t>
      </w:r>
    </w:p>
    <w:p w14:paraId="28813C48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Trading Member Code</w:t>
      </w:r>
    </w:p>
    <w:p w14:paraId="28813C49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Member Account Type</w:t>
      </w:r>
    </w:p>
    <w:p w14:paraId="28813C4A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Client Account Code</w:t>
      </w:r>
    </w:p>
    <w:p w14:paraId="28813C4B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Type</w:t>
      </w:r>
    </w:p>
    <w:p w14:paraId="28813C4C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Instrument Type</w:t>
      </w:r>
    </w:p>
    <w:p w14:paraId="28813C4D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Symbol</w:t>
      </w:r>
    </w:p>
    <w:p w14:paraId="28813C4E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Expiry Date</w:t>
      </w:r>
    </w:p>
    <w:p w14:paraId="28813C4F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Strike Price</w:t>
      </w:r>
    </w:p>
    <w:p w14:paraId="28813C50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Option Type</w:t>
      </w:r>
    </w:p>
    <w:p w14:paraId="28813C51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Corporate Action Level</w:t>
      </w:r>
    </w:p>
    <w:p w14:paraId="28813C52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Market Type</w:t>
      </w:r>
    </w:p>
    <w:p w14:paraId="28813C53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Request Quantity</w:t>
      </w:r>
    </w:p>
    <w:p w14:paraId="28813C54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Type</w:t>
      </w:r>
    </w:p>
    <w:p w14:paraId="28813C55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Style</w:t>
      </w:r>
    </w:p>
    <w:p w14:paraId="28813C56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Final Exercise Type</w:t>
      </w:r>
    </w:p>
    <w:p w14:paraId="28813C57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lastRenderedPageBreak/>
        <w:t>Exercise / Do Not Exercise Flag</w:t>
      </w:r>
    </w:p>
    <w:p w14:paraId="28813C58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Remarks</w:t>
      </w:r>
    </w:p>
    <w:p w14:paraId="28813C59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Acceptance Flag</w:t>
      </w:r>
    </w:p>
    <w:p w14:paraId="28813C5A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Rejected Quantity</w:t>
      </w:r>
    </w:p>
    <w:p w14:paraId="28813C5B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Rejection Reason Code</w:t>
      </w:r>
    </w:p>
    <w:p w14:paraId="28813C5C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Valid Exercise Quantity</w:t>
      </w:r>
    </w:p>
    <w:p w14:paraId="28813C5D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Price (underlying close price of the security)</w:t>
      </w:r>
    </w:p>
    <w:p w14:paraId="28813C5E" w14:textId="77777777" w:rsidR="000321AE" w:rsidRPr="00085DBF" w:rsidRDefault="000321AE" w:rsidP="003567A4">
      <w:pPr>
        <w:spacing w:line="240" w:lineRule="atLeast"/>
        <w:ind w:left="360"/>
      </w:pPr>
      <w:r w:rsidRPr="00085DBF">
        <w:t>Exercise Value (Settlement Price x Valid Exercise Quantity)</w:t>
      </w:r>
    </w:p>
    <w:p w14:paraId="28813C5F" w14:textId="77777777" w:rsidR="000321AE" w:rsidRPr="00085DBF" w:rsidRDefault="000321AE" w:rsidP="000321AE">
      <w:pPr>
        <w:spacing w:line="240" w:lineRule="atLeast"/>
        <w:ind w:left="360"/>
      </w:pPr>
    </w:p>
    <w:p w14:paraId="28813C60" w14:textId="77777777" w:rsidR="000321AE" w:rsidRPr="00085DBF" w:rsidRDefault="000321AE" w:rsidP="003F4248">
      <w:pPr>
        <w:pStyle w:val="Heading1"/>
        <w:ind w:left="0"/>
      </w:pPr>
      <w:bookmarkStart w:id="88" w:name="_Toc56176644"/>
      <w:r w:rsidRPr="00085DBF">
        <w:t>Assignment report for Trading Members (AS01) and Clearing Member (AS02)</w:t>
      </w:r>
      <w:bookmarkEnd w:id="88"/>
    </w:p>
    <w:p w14:paraId="28813C61" w14:textId="77777777" w:rsidR="003E49A1" w:rsidRPr="00085DBF" w:rsidRDefault="003E49A1" w:rsidP="003567A4">
      <w:pPr>
        <w:autoSpaceDE w:val="0"/>
        <w:autoSpaceDN w:val="0"/>
        <w:ind w:left="360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3010"/>
        <w:gridCol w:w="6361"/>
      </w:tblGrid>
      <w:tr w:rsidR="003E49A1" w:rsidRPr="00085DBF" w14:paraId="28813C65" w14:textId="77777777" w:rsidTr="00A31591">
        <w:trPr>
          <w:trHeight w:val="540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2" w14:textId="77777777" w:rsidR="003E49A1" w:rsidRPr="00085DBF" w:rsidRDefault="003E49A1" w:rsidP="00DC647F">
            <w:r w:rsidRPr="00085DBF">
              <w:t>Naming Convention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3" w14:textId="77777777" w:rsidR="003E49A1" w:rsidRPr="00085DBF" w:rsidRDefault="003E49A1" w:rsidP="003E49A1">
            <w:pPr>
              <w:autoSpaceDE w:val="0"/>
              <w:autoSpaceDN w:val="0"/>
              <w:ind w:left="35"/>
            </w:pPr>
            <w:r w:rsidRPr="00085DBF">
              <w:t>X_AS01_&lt;MEMBER CODE&gt;_DDMMYYYY.csv.gz for the trading member</w:t>
            </w:r>
          </w:p>
          <w:p w14:paraId="28813C64" w14:textId="77777777" w:rsidR="003E49A1" w:rsidRPr="00085DBF" w:rsidRDefault="003E49A1" w:rsidP="003E49A1">
            <w:pPr>
              <w:autoSpaceDE w:val="0"/>
              <w:autoSpaceDN w:val="0"/>
              <w:ind w:left="35"/>
            </w:pPr>
            <w:r w:rsidRPr="00085DBF">
              <w:t>X_AS02_&lt;MEMBER CODE&gt;_DDMMYYYY.csv.gz for the clearing member</w:t>
            </w:r>
          </w:p>
        </w:tc>
      </w:tr>
      <w:tr w:rsidR="003E49A1" w:rsidRPr="00085DBF" w14:paraId="28813C68" w14:textId="77777777" w:rsidTr="00A31591">
        <w:trPr>
          <w:trHeight w:val="315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6" w14:textId="77777777" w:rsidR="003E49A1" w:rsidRPr="00085DBF" w:rsidRDefault="003E49A1" w:rsidP="00DC647F">
            <w:r w:rsidRPr="00085DBF">
              <w:t>File Path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7" w14:textId="77777777" w:rsidR="003E49A1" w:rsidRPr="00085DBF" w:rsidRDefault="003E49A1" w:rsidP="00DC647F">
            <w:r w:rsidRPr="00085DBF">
              <w:t>/CDSFTP/X&lt;MEMBER CODE&gt;/REPORTS</w:t>
            </w:r>
          </w:p>
        </w:tc>
      </w:tr>
      <w:tr w:rsidR="003E49A1" w:rsidRPr="00085DBF" w14:paraId="28813C6B" w14:textId="77777777" w:rsidTr="00A31591">
        <w:trPr>
          <w:trHeight w:val="315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9" w14:textId="77777777" w:rsidR="003E49A1" w:rsidRPr="00085DBF" w:rsidRDefault="003E49A1" w:rsidP="00DC647F">
            <w:r w:rsidRPr="00085DBF">
              <w:t>File Format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A" w14:textId="77777777" w:rsidR="003E49A1" w:rsidRPr="00085DBF" w:rsidRDefault="003E49A1" w:rsidP="00DC647F">
            <w:r w:rsidRPr="00085DBF">
              <w:t>comma separated file format (CSV)</w:t>
            </w:r>
          </w:p>
        </w:tc>
      </w:tr>
    </w:tbl>
    <w:p w14:paraId="28813C6C" w14:textId="77777777" w:rsidR="003E49A1" w:rsidRPr="00085DBF" w:rsidRDefault="003E49A1" w:rsidP="003567A4">
      <w:pPr>
        <w:autoSpaceDE w:val="0"/>
        <w:autoSpaceDN w:val="0"/>
        <w:ind w:left="360"/>
      </w:pPr>
    </w:p>
    <w:p w14:paraId="28813C6D" w14:textId="77777777" w:rsidR="00A31591" w:rsidRPr="00085DBF" w:rsidRDefault="00A31591" w:rsidP="00A31591">
      <w:pPr>
        <w:spacing w:line="240" w:lineRule="atLeast"/>
        <w:ind w:firstLine="360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6E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Assignment Date</w:t>
      </w:r>
    </w:p>
    <w:p w14:paraId="28813C6F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Segment Indicator</w:t>
      </w:r>
    </w:p>
    <w:p w14:paraId="28813C70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Clearing Member Code</w:t>
      </w:r>
    </w:p>
    <w:p w14:paraId="28813C71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Member Account Type</w:t>
      </w:r>
    </w:p>
    <w:p w14:paraId="28813C72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Member Type</w:t>
      </w:r>
    </w:p>
    <w:p w14:paraId="28813C73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Trading Member Code</w:t>
      </w:r>
    </w:p>
    <w:p w14:paraId="28813C74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Client Account Code</w:t>
      </w:r>
    </w:p>
    <w:p w14:paraId="28813C75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Type</w:t>
      </w:r>
    </w:p>
    <w:p w14:paraId="28813C76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Instrument Type</w:t>
      </w:r>
    </w:p>
    <w:p w14:paraId="28813C77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Symbol</w:t>
      </w:r>
    </w:p>
    <w:p w14:paraId="28813C78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Expiry Date</w:t>
      </w:r>
    </w:p>
    <w:p w14:paraId="28813C79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Strike Price</w:t>
      </w:r>
    </w:p>
    <w:p w14:paraId="28813C7A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Option Type</w:t>
      </w:r>
    </w:p>
    <w:p w14:paraId="28813C7B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Corporate Action Level</w:t>
      </w:r>
    </w:p>
    <w:p w14:paraId="28813C7C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Assigned Quantity</w:t>
      </w:r>
    </w:p>
    <w:p w14:paraId="28813C7D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Type (whether on account of interim or final exercise)</w:t>
      </w:r>
    </w:p>
    <w:p w14:paraId="28813C7E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Price (underlying close price of the security)</w:t>
      </w:r>
    </w:p>
    <w:p w14:paraId="28813C7F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Assigned Value (Settlement price x Assigned quantity)</w:t>
      </w:r>
    </w:p>
    <w:p w14:paraId="28813C80" w14:textId="77777777" w:rsidR="000321AE" w:rsidRPr="001113AD" w:rsidRDefault="000321AE" w:rsidP="003F4248">
      <w:pPr>
        <w:pStyle w:val="Heading1"/>
        <w:ind w:left="0"/>
        <w:jc w:val="both"/>
      </w:pPr>
      <w:bookmarkStart w:id="89" w:name="_Toc529207542"/>
      <w:bookmarkStart w:id="90" w:name="_Toc56176645"/>
      <w:bookmarkEnd w:id="89"/>
      <w:r w:rsidRPr="001113AD">
        <w:t>Detail penalty for short/ non-reporting by trading members (PNL01)</w:t>
      </w:r>
      <w:bookmarkEnd w:id="90"/>
    </w:p>
    <w:p w14:paraId="28813C81" w14:textId="77777777" w:rsidR="003E49A1" w:rsidRPr="001113AD" w:rsidRDefault="003E49A1" w:rsidP="003E49A1">
      <w:pPr>
        <w:pStyle w:val="Heading1"/>
        <w:numPr>
          <w:ilvl w:val="0"/>
          <w:numId w:val="0"/>
        </w:numPr>
        <w:ind w:left="928" w:hanging="360"/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3E49A1" w:rsidRPr="00157CFA" w14:paraId="28813C84" w14:textId="77777777" w:rsidTr="00C90E70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2" w14:textId="77777777" w:rsidR="003E49A1" w:rsidRPr="00157CFA" w:rsidRDefault="003E49A1" w:rsidP="00DC647F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3" w14:textId="77777777" w:rsidR="003E49A1" w:rsidRPr="001113AD" w:rsidRDefault="003E49A1" w:rsidP="003E49A1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X_PN</w:t>
            </w:r>
            <w:r w:rsidR="00C90E70" w:rsidRPr="001113AD">
              <w:rPr>
                <w:lang w:eastAsia="en-IN"/>
              </w:rPr>
              <w:t xml:space="preserve">L01_&lt;MEMBER CODE&gt;_DDMMYYYY.CSV </w:t>
            </w:r>
          </w:p>
        </w:tc>
      </w:tr>
      <w:tr w:rsidR="003E49A1" w:rsidRPr="00157CFA" w14:paraId="28813C87" w14:textId="77777777" w:rsidTr="003E49A1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5" w14:textId="77777777" w:rsidR="003E49A1" w:rsidRPr="00157CFA" w:rsidRDefault="003E49A1" w:rsidP="00DC647F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6" w14:textId="77777777" w:rsidR="003E49A1" w:rsidRPr="001113AD" w:rsidRDefault="004C349C" w:rsidP="004C349C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CDSFTP/X&lt;MEMBER CODE&gt;/ REPORTS/DNLD/PNL01 </w:t>
            </w:r>
          </w:p>
        </w:tc>
      </w:tr>
      <w:tr w:rsidR="003E49A1" w:rsidRPr="00157CFA" w14:paraId="28813C8A" w14:textId="77777777" w:rsidTr="003E49A1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8" w14:textId="77777777" w:rsidR="003E49A1" w:rsidRPr="00157CFA" w:rsidRDefault="003E49A1" w:rsidP="00DC647F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9" w14:textId="77777777" w:rsidR="003E49A1" w:rsidRPr="00157CFA" w:rsidRDefault="003E49A1" w:rsidP="00DC647F">
            <w:r w:rsidRPr="00157CFA">
              <w:t>comma separated file format (CSV)</w:t>
            </w:r>
          </w:p>
        </w:tc>
      </w:tr>
    </w:tbl>
    <w:p w14:paraId="28813C8B" w14:textId="77777777" w:rsidR="003E49A1" w:rsidRPr="001113AD" w:rsidRDefault="003E49A1" w:rsidP="003E49A1">
      <w:pPr>
        <w:pStyle w:val="Heading1"/>
        <w:numPr>
          <w:ilvl w:val="0"/>
          <w:numId w:val="0"/>
        </w:numPr>
        <w:ind w:left="928" w:hanging="360"/>
        <w:jc w:val="both"/>
      </w:pPr>
    </w:p>
    <w:p w14:paraId="28813C8C" w14:textId="77777777"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8D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14:paraId="28813C8E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lastRenderedPageBreak/>
        <w:t xml:space="preserve">Client Code </w:t>
      </w:r>
    </w:p>
    <w:p w14:paraId="28813C8F" w14:textId="77777777" w:rsidR="009C4234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Shortfall Amount</w:t>
      </w:r>
    </w:p>
    <w:p w14:paraId="28813C90" w14:textId="77777777" w:rsidR="009C4234" w:rsidRPr="001113AD" w:rsidRDefault="009C4234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14:paraId="28813C91" w14:textId="77777777" w:rsidR="000321AE" w:rsidRPr="001113AD" w:rsidRDefault="009C4234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GST Amount</w:t>
      </w:r>
      <w:r w:rsidR="000321AE" w:rsidRPr="001113AD">
        <w:rPr>
          <w:lang w:eastAsia="en-IN"/>
        </w:rPr>
        <w:t xml:space="preserve"> </w:t>
      </w:r>
    </w:p>
    <w:p w14:paraId="28813C92" w14:textId="77777777" w:rsidR="000321AE" w:rsidRPr="001113AD" w:rsidRDefault="009C4234" w:rsidP="003567A4">
      <w:pPr>
        <w:ind w:left="360"/>
        <w:rPr>
          <w:lang w:val="en-IN" w:eastAsia="en-IN"/>
        </w:rPr>
      </w:pPr>
      <w:r w:rsidRPr="001113AD">
        <w:rPr>
          <w:lang w:val="en-IN" w:eastAsia="en-IN"/>
        </w:rPr>
        <w:t>Total Penalty</w:t>
      </w:r>
      <w:r w:rsidR="000321AE" w:rsidRPr="001113AD">
        <w:rPr>
          <w:lang w:val="en-IN" w:eastAsia="en-IN"/>
        </w:rPr>
        <w:t xml:space="preserve"> Amount</w:t>
      </w:r>
    </w:p>
    <w:p w14:paraId="28813C93" w14:textId="77777777" w:rsidR="00C90E70" w:rsidRPr="001113AD" w:rsidRDefault="00C90E70" w:rsidP="003567A4">
      <w:pPr>
        <w:ind w:left="360"/>
      </w:pPr>
    </w:p>
    <w:p w14:paraId="28813C94" w14:textId="77777777" w:rsidR="000321AE" w:rsidRPr="001113AD" w:rsidRDefault="000321AE" w:rsidP="003F4248">
      <w:pPr>
        <w:pStyle w:val="Heading1"/>
        <w:ind w:left="0"/>
        <w:jc w:val="both"/>
      </w:pPr>
      <w:bookmarkStart w:id="91" w:name="_Toc56176646"/>
      <w:r w:rsidRPr="001113AD">
        <w:t>Detail penalty for short/non reporting by clearing member (PNL02)</w:t>
      </w:r>
      <w:bookmarkEnd w:id="91"/>
    </w:p>
    <w:p w14:paraId="28813C95" w14:textId="77777777" w:rsidR="004C349C" w:rsidRPr="001113AD" w:rsidRDefault="004C349C" w:rsidP="000321AE">
      <w:pPr>
        <w:autoSpaceDE w:val="0"/>
        <w:autoSpaceDN w:val="0"/>
        <w:ind w:left="360"/>
        <w:rPr>
          <w:lang w:eastAsia="en-IN"/>
        </w:rPr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4C349C" w:rsidRPr="00157CFA" w14:paraId="28813C98" w14:textId="77777777" w:rsidTr="00DC647F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6" w14:textId="77777777" w:rsidR="004C349C" w:rsidRPr="00157CFA" w:rsidRDefault="004C349C" w:rsidP="00DC647F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7" w14:textId="77777777" w:rsidR="004C349C" w:rsidRPr="001113AD" w:rsidRDefault="004C349C" w:rsidP="004C349C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X_PNL02_&lt;MEMBER CODE&gt;_DDMMYYYY.CSV </w:t>
            </w:r>
          </w:p>
        </w:tc>
      </w:tr>
      <w:tr w:rsidR="004C349C" w:rsidRPr="00157CFA" w14:paraId="28813C9B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9" w14:textId="77777777" w:rsidR="004C349C" w:rsidRPr="00157CFA" w:rsidRDefault="004C349C" w:rsidP="00DC647F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A" w14:textId="77777777" w:rsidR="004C349C" w:rsidRPr="001113AD" w:rsidRDefault="004C349C" w:rsidP="00DC647F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REPORTS/DNLD/PNL02</w:t>
            </w:r>
          </w:p>
        </w:tc>
      </w:tr>
      <w:tr w:rsidR="004C349C" w:rsidRPr="00157CFA" w14:paraId="28813C9E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C" w14:textId="77777777" w:rsidR="004C349C" w:rsidRPr="00157CFA" w:rsidRDefault="004C349C" w:rsidP="00DC647F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D" w14:textId="77777777" w:rsidR="004C349C" w:rsidRPr="00157CFA" w:rsidRDefault="004C349C" w:rsidP="00DC647F">
            <w:r w:rsidRPr="00157CFA">
              <w:t>comma separated file format (CSV)</w:t>
            </w:r>
          </w:p>
        </w:tc>
      </w:tr>
    </w:tbl>
    <w:p w14:paraId="28813C9F" w14:textId="77777777" w:rsidR="004C349C" w:rsidRPr="001113AD" w:rsidRDefault="004C349C" w:rsidP="000321AE">
      <w:pPr>
        <w:autoSpaceDE w:val="0"/>
        <w:autoSpaceDN w:val="0"/>
        <w:ind w:left="360"/>
        <w:rPr>
          <w:lang w:eastAsia="en-IN"/>
        </w:rPr>
      </w:pPr>
    </w:p>
    <w:p w14:paraId="28813CA0" w14:textId="77777777"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A1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14:paraId="28813CA2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TM Code/CP Code </w:t>
      </w:r>
    </w:p>
    <w:p w14:paraId="28813CA3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Shortfall Amount </w:t>
      </w:r>
    </w:p>
    <w:p w14:paraId="28813CA4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14:paraId="28813CA5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GST Amount </w:t>
      </w:r>
    </w:p>
    <w:p w14:paraId="28813CA6" w14:textId="77777777" w:rsidR="009C4234" w:rsidRPr="001113AD" w:rsidRDefault="009C4234" w:rsidP="009C4234">
      <w:pPr>
        <w:ind w:left="360"/>
        <w:rPr>
          <w:lang w:val="en-IN" w:eastAsia="en-IN"/>
        </w:rPr>
      </w:pPr>
      <w:r w:rsidRPr="001113AD">
        <w:rPr>
          <w:lang w:val="en-IN" w:eastAsia="en-IN"/>
        </w:rPr>
        <w:t>Total Penalty Amount</w:t>
      </w:r>
    </w:p>
    <w:p w14:paraId="28813CA7" w14:textId="77777777" w:rsidR="004C349C" w:rsidRPr="001113AD" w:rsidRDefault="004C349C" w:rsidP="009C4234">
      <w:pPr>
        <w:ind w:left="360"/>
      </w:pPr>
    </w:p>
    <w:p w14:paraId="28813CA8" w14:textId="77777777" w:rsidR="000321AE" w:rsidRPr="001113AD" w:rsidRDefault="000321AE" w:rsidP="003F4248">
      <w:pPr>
        <w:pStyle w:val="Heading1"/>
        <w:ind w:left="0"/>
        <w:jc w:val="both"/>
      </w:pPr>
      <w:bookmarkStart w:id="92" w:name="_Toc56176647"/>
      <w:r w:rsidRPr="001113AD">
        <w:t>Penalty for short/ non-reporting by trading members affiliated to clearing member (PNL03)</w:t>
      </w:r>
      <w:bookmarkEnd w:id="92"/>
    </w:p>
    <w:p w14:paraId="28813CA9" w14:textId="77777777" w:rsidR="004C349C" w:rsidRPr="001113AD" w:rsidRDefault="004C349C" w:rsidP="004C349C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4C349C" w:rsidRPr="00157CFA" w14:paraId="28813CAC" w14:textId="77777777" w:rsidTr="00DC647F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A" w14:textId="77777777" w:rsidR="004C349C" w:rsidRPr="00157CFA" w:rsidRDefault="004C349C" w:rsidP="00DC647F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B" w14:textId="77777777" w:rsidR="004C349C" w:rsidRPr="001113AD" w:rsidRDefault="004C349C" w:rsidP="00DC647F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X_PNL03_&lt;MEMBER CODE&gt;_DDMMYYYY.CSV </w:t>
            </w:r>
          </w:p>
        </w:tc>
      </w:tr>
      <w:tr w:rsidR="004C349C" w:rsidRPr="00157CFA" w14:paraId="28813CAF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D" w14:textId="77777777" w:rsidR="004C349C" w:rsidRPr="00157CFA" w:rsidRDefault="004C349C" w:rsidP="00DC647F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E" w14:textId="77777777" w:rsidR="004C349C" w:rsidRPr="001113AD" w:rsidRDefault="004C349C" w:rsidP="00DC647F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REPORTS/DNLD/PNL03</w:t>
            </w:r>
          </w:p>
        </w:tc>
      </w:tr>
      <w:tr w:rsidR="004C349C" w:rsidRPr="00157CFA" w14:paraId="28813CB2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B0" w14:textId="77777777" w:rsidR="004C349C" w:rsidRPr="00157CFA" w:rsidRDefault="004C349C" w:rsidP="00DC647F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B1" w14:textId="77777777" w:rsidR="004C349C" w:rsidRPr="00157CFA" w:rsidRDefault="004C349C" w:rsidP="00DC647F">
            <w:r w:rsidRPr="00157CFA">
              <w:t>comma separated file format (CSV)</w:t>
            </w:r>
          </w:p>
        </w:tc>
      </w:tr>
    </w:tbl>
    <w:p w14:paraId="28813CB3" w14:textId="77777777" w:rsidR="004C349C" w:rsidRPr="001113AD" w:rsidRDefault="004C349C" w:rsidP="004C349C">
      <w:pPr>
        <w:pStyle w:val="Heading1"/>
        <w:numPr>
          <w:ilvl w:val="0"/>
          <w:numId w:val="0"/>
        </w:numPr>
        <w:jc w:val="both"/>
      </w:pPr>
    </w:p>
    <w:p w14:paraId="28813CB4" w14:textId="77777777"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B5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14:paraId="28813CB6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TM Code </w:t>
      </w:r>
    </w:p>
    <w:p w14:paraId="28813CB7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14:paraId="28813CB8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GST Amount </w:t>
      </w:r>
    </w:p>
    <w:p w14:paraId="28813CB9" w14:textId="77777777" w:rsidR="009C4234" w:rsidRPr="00085DBF" w:rsidRDefault="009C4234" w:rsidP="009C4234">
      <w:pPr>
        <w:ind w:left="360"/>
      </w:pPr>
      <w:r w:rsidRPr="001113AD">
        <w:rPr>
          <w:lang w:val="en-IN" w:eastAsia="en-IN"/>
        </w:rPr>
        <w:t>Total Penalty Amount</w:t>
      </w:r>
    </w:p>
    <w:p w14:paraId="28813CBA" w14:textId="23F27980" w:rsidR="00303E25" w:rsidRDefault="00303E25" w:rsidP="000321AE"/>
    <w:p w14:paraId="122E4F3C" w14:textId="5C94B27D" w:rsidR="007448F5" w:rsidRPr="001113AD" w:rsidRDefault="003A2DB3" w:rsidP="007448F5">
      <w:pPr>
        <w:pStyle w:val="Heading1"/>
        <w:ind w:left="0"/>
        <w:jc w:val="both"/>
      </w:pPr>
      <w:bookmarkStart w:id="93" w:name="_Toc56176648"/>
      <w:r>
        <w:t>Stamp Duty file for trading member (SD01)</w:t>
      </w:r>
      <w:bookmarkEnd w:id="93"/>
    </w:p>
    <w:p w14:paraId="15A27E5A" w14:textId="77777777" w:rsidR="007448F5" w:rsidRPr="001113AD" w:rsidRDefault="007448F5" w:rsidP="007448F5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7448F5" w:rsidRPr="00157CFA" w14:paraId="0A1EE789" w14:textId="77777777" w:rsidTr="0072295D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F619" w14:textId="77777777" w:rsidR="007448F5" w:rsidRPr="00157CFA" w:rsidRDefault="007448F5" w:rsidP="0072295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E7C9" w14:textId="1FE74D6B" w:rsidR="007448F5" w:rsidRPr="001113AD" w:rsidRDefault="007448F5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</w:t>
            </w:r>
            <w:r w:rsidR="003A2DB3">
              <w:rPr>
                <w:lang w:eastAsia="en-IN"/>
              </w:rPr>
              <w:t>SD01</w:t>
            </w:r>
            <w:r w:rsidRPr="001113AD">
              <w:rPr>
                <w:lang w:eastAsia="en-IN"/>
              </w:rPr>
              <w:t xml:space="preserve">_&lt;MEMBER CODE&gt;_DDMMYYYY.CSV </w:t>
            </w:r>
          </w:p>
        </w:tc>
      </w:tr>
      <w:tr w:rsidR="007448F5" w:rsidRPr="00157CFA" w14:paraId="6ABAE8D5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1A41" w14:textId="77777777" w:rsidR="007448F5" w:rsidRPr="00157CFA" w:rsidRDefault="007448F5" w:rsidP="0072295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253F" w14:textId="67329CA1" w:rsidR="007448F5" w:rsidRPr="001113AD" w:rsidRDefault="007448F5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</w:t>
            </w:r>
            <w:r w:rsidR="003A2DB3">
              <w:rPr>
                <w:lang w:eastAsia="en-IN"/>
              </w:rPr>
              <w:t>TS</w:t>
            </w:r>
          </w:p>
        </w:tc>
      </w:tr>
      <w:tr w:rsidR="007448F5" w:rsidRPr="00157CFA" w14:paraId="70853A30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1277" w14:textId="77777777" w:rsidR="007448F5" w:rsidRPr="00157CFA" w:rsidRDefault="007448F5" w:rsidP="0072295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25F8" w14:textId="77777777" w:rsidR="007448F5" w:rsidRPr="00157CFA" w:rsidRDefault="007448F5" w:rsidP="0072295D">
            <w:r w:rsidRPr="00157CFA">
              <w:t>comma separated file format (CSV)</w:t>
            </w:r>
          </w:p>
        </w:tc>
      </w:tr>
    </w:tbl>
    <w:p w14:paraId="42162BE4" w14:textId="31363DF9" w:rsidR="007448F5" w:rsidRDefault="007448F5" w:rsidP="007448F5">
      <w:pPr>
        <w:pStyle w:val="Heading1"/>
        <w:numPr>
          <w:ilvl w:val="0"/>
          <w:numId w:val="0"/>
        </w:numPr>
        <w:jc w:val="both"/>
      </w:pPr>
    </w:p>
    <w:p w14:paraId="2E65E56C" w14:textId="77777777" w:rsidR="005A724E" w:rsidRPr="001E0FA0" w:rsidRDefault="005A724E" w:rsidP="001E0FA0">
      <w:pPr>
        <w:autoSpaceDE w:val="0"/>
        <w:autoSpaceDN w:val="0"/>
        <w:ind w:left="360"/>
        <w:rPr>
          <w:lang w:eastAsia="en-IN"/>
        </w:rPr>
      </w:pPr>
      <w:r w:rsidRPr="001E0FA0">
        <w:rPr>
          <w:b/>
          <w:lang w:eastAsia="en-IN"/>
        </w:rPr>
        <w:t>Header Record (Trading Member level stamp duty information)</w:t>
      </w:r>
    </w:p>
    <w:p w14:paraId="161F1CC8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(10)</w:t>
      </w:r>
    </w:p>
    <w:p w14:paraId="429FCF24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lastRenderedPageBreak/>
        <w:t>Stamp Duty Date</w:t>
      </w:r>
    </w:p>
    <w:p w14:paraId="07DA718C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51C1BA3D" w14:textId="77777777" w:rsidR="00BF03C0" w:rsidRDefault="005A724E" w:rsidP="005A724E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Total Stamp Duty </w:t>
      </w:r>
    </w:p>
    <w:p w14:paraId="6242B6B0" w14:textId="111445AD" w:rsidR="005A724E" w:rsidRPr="001E0FA0" w:rsidRDefault="005A724E" w:rsidP="001E0FA0">
      <w:pPr>
        <w:autoSpaceDE w:val="0"/>
        <w:autoSpaceDN w:val="0"/>
        <w:ind w:left="360"/>
        <w:rPr>
          <w:lang w:eastAsia="en-IN"/>
        </w:rPr>
      </w:pPr>
      <w:r w:rsidRPr="001E0FA0">
        <w:rPr>
          <w:b/>
          <w:lang w:eastAsia="en-IN"/>
        </w:rPr>
        <w:t>Detailed Record (Client level Stamp Duty information)</w:t>
      </w:r>
    </w:p>
    <w:p w14:paraId="34676BEF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(20)</w:t>
      </w:r>
    </w:p>
    <w:p w14:paraId="7EA47C2C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073CA7B6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3CFAB12E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786C1729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Total Stamp Duty</w:t>
      </w:r>
    </w:p>
    <w:p w14:paraId="357B4708" w14:textId="77777777" w:rsidR="00BF03C0" w:rsidRDefault="005A724E" w:rsidP="005A724E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State Union Territory </w:t>
      </w:r>
    </w:p>
    <w:p w14:paraId="65C17DD9" w14:textId="10129F70" w:rsidR="005A724E" w:rsidRPr="001E0FA0" w:rsidRDefault="005A724E" w:rsidP="001E0FA0">
      <w:pPr>
        <w:autoSpaceDE w:val="0"/>
        <w:autoSpaceDN w:val="0"/>
        <w:ind w:left="360"/>
        <w:rPr>
          <w:lang w:eastAsia="en-IN"/>
        </w:rPr>
      </w:pPr>
      <w:r w:rsidRPr="001E0FA0">
        <w:rPr>
          <w:b/>
          <w:lang w:eastAsia="en-IN"/>
        </w:rPr>
        <w:t>Detailed Record (Client Contract level Stamp Duty information)</w:t>
      </w:r>
    </w:p>
    <w:p w14:paraId="4B05D4B5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(30)</w:t>
      </w:r>
    </w:p>
    <w:p w14:paraId="39BE0CA7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4AF847E5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31EB053E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2034E854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Instrument Type</w:t>
      </w:r>
    </w:p>
    <w:p w14:paraId="28C198F6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Symbol</w:t>
      </w:r>
    </w:p>
    <w:p w14:paraId="2615E2EB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Expiry Date</w:t>
      </w:r>
    </w:p>
    <w:p w14:paraId="30AF2B23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Strike Price</w:t>
      </w:r>
    </w:p>
    <w:p w14:paraId="4B16A86B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Option Type</w:t>
      </w:r>
    </w:p>
    <w:p w14:paraId="3F47EE62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CA level</w:t>
      </w:r>
    </w:p>
    <w:p w14:paraId="4590F374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quantity</w:t>
      </w:r>
    </w:p>
    <w:p w14:paraId="64D8786A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Value</w:t>
      </w:r>
    </w:p>
    <w:p w14:paraId="08F45313" w14:textId="5F905B17" w:rsidR="005A724E" w:rsidRPr="001113AD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Total Stamp Duty</w:t>
      </w:r>
    </w:p>
    <w:p w14:paraId="03F849C7" w14:textId="6BE1FCD7" w:rsidR="00BF03C0" w:rsidRPr="001113AD" w:rsidRDefault="00BF03C0" w:rsidP="00BF03C0">
      <w:pPr>
        <w:pStyle w:val="Heading1"/>
        <w:ind w:left="0"/>
        <w:jc w:val="both"/>
      </w:pPr>
      <w:bookmarkStart w:id="94" w:name="_Toc56176649"/>
      <w:r>
        <w:t>Stamp Duty file for clearing member (SD02)</w:t>
      </w:r>
      <w:bookmarkEnd w:id="94"/>
    </w:p>
    <w:p w14:paraId="6732FEB4" w14:textId="77777777" w:rsidR="00BF03C0" w:rsidRPr="001113AD" w:rsidRDefault="00BF03C0" w:rsidP="00BF03C0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BF03C0" w:rsidRPr="00157CFA" w14:paraId="43F6E8CD" w14:textId="77777777" w:rsidTr="0072295D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2E10" w14:textId="77777777" w:rsidR="00BF03C0" w:rsidRPr="00157CFA" w:rsidRDefault="00BF03C0" w:rsidP="0072295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DA28" w14:textId="3CA4F50C" w:rsidR="00BF03C0" w:rsidRPr="001113AD" w:rsidRDefault="00BF03C0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</w:t>
            </w:r>
            <w:r>
              <w:rPr>
                <w:lang w:eastAsia="en-IN"/>
              </w:rPr>
              <w:t>SD02</w:t>
            </w:r>
            <w:r w:rsidRPr="001113AD">
              <w:rPr>
                <w:lang w:eastAsia="en-IN"/>
              </w:rPr>
              <w:t xml:space="preserve">_&lt;MEMBER CODE&gt;_DDMMYYYY.CSV </w:t>
            </w:r>
          </w:p>
        </w:tc>
      </w:tr>
      <w:tr w:rsidR="00BF03C0" w:rsidRPr="00157CFA" w14:paraId="64DB4CB0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EA1E" w14:textId="77777777" w:rsidR="00BF03C0" w:rsidRPr="00157CFA" w:rsidRDefault="00BF03C0" w:rsidP="0072295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8573" w14:textId="77777777" w:rsidR="00BF03C0" w:rsidRPr="001113AD" w:rsidRDefault="00BF03C0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</w:t>
            </w:r>
            <w:r>
              <w:rPr>
                <w:lang w:eastAsia="en-IN"/>
              </w:rPr>
              <w:t>TS</w:t>
            </w:r>
          </w:p>
        </w:tc>
      </w:tr>
      <w:tr w:rsidR="00BF03C0" w:rsidRPr="00157CFA" w14:paraId="3DB74688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F9D1" w14:textId="77777777" w:rsidR="00BF03C0" w:rsidRPr="00157CFA" w:rsidRDefault="00BF03C0" w:rsidP="0072295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A6C3" w14:textId="77777777" w:rsidR="00BF03C0" w:rsidRPr="00157CFA" w:rsidRDefault="00BF03C0" w:rsidP="0072295D">
            <w:r w:rsidRPr="00157CFA">
              <w:t>comma separated file format (CSV)</w:t>
            </w:r>
          </w:p>
        </w:tc>
      </w:tr>
    </w:tbl>
    <w:p w14:paraId="3B199205" w14:textId="77777777" w:rsidR="00BF03C0" w:rsidRDefault="00BF03C0" w:rsidP="00BF03C0">
      <w:pPr>
        <w:pStyle w:val="Heading1"/>
        <w:numPr>
          <w:ilvl w:val="0"/>
          <w:numId w:val="0"/>
        </w:numPr>
        <w:jc w:val="both"/>
      </w:pPr>
    </w:p>
    <w:p w14:paraId="43BEB482" w14:textId="77777777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Header Record (Clearing Member level stamp duty information)</w:t>
      </w:r>
    </w:p>
    <w:p w14:paraId="061FA6A3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(10)</w:t>
      </w:r>
    </w:p>
    <w:p w14:paraId="074872AA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0163A71F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Due date of payment</w:t>
      </w:r>
    </w:p>
    <w:p w14:paraId="670F0F0D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Clearing Member Code</w:t>
      </w:r>
    </w:p>
    <w:p w14:paraId="169CC9FF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Total Stamp Duty </w:t>
      </w:r>
    </w:p>
    <w:p w14:paraId="47C147CE" w14:textId="048FAAEC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Detailed Record (Trading Member level Stamp Duty information)</w:t>
      </w:r>
    </w:p>
    <w:p w14:paraId="5CEC863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(20)</w:t>
      </w:r>
    </w:p>
    <w:p w14:paraId="78E6111F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2D2BB8FD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065A5FB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Total Stamp Duty </w:t>
      </w:r>
    </w:p>
    <w:p w14:paraId="01649CF4" w14:textId="17FE0033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Detailed Record (Client level Stamp Duty information)</w:t>
      </w:r>
    </w:p>
    <w:p w14:paraId="0BE5E45B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(30)</w:t>
      </w:r>
    </w:p>
    <w:p w14:paraId="0D7634E1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0AD7551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01E86881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4BFDD27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lastRenderedPageBreak/>
        <w:t>Total Stamp Duty</w:t>
      </w:r>
    </w:p>
    <w:p w14:paraId="11CFFD67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State Union Territory </w:t>
      </w:r>
    </w:p>
    <w:p w14:paraId="63805798" w14:textId="541702B7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Detailed Record (Client Contract level Stamp Duty information)</w:t>
      </w:r>
    </w:p>
    <w:p w14:paraId="4DAD3D08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(40)</w:t>
      </w:r>
    </w:p>
    <w:p w14:paraId="0A0B3B72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6BF4283A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10B83288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05774FD2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Instrument Type</w:t>
      </w:r>
    </w:p>
    <w:p w14:paraId="4D3DD88C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Symbol</w:t>
      </w:r>
    </w:p>
    <w:p w14:paraId="58A9419C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Expiry Date</w:t>
      </w:r>
    </w:p>
    <w:p w14:paraId="7046D3D6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Strike Price</w:t>
      </w:r>
    </w:p>
    <w:p w14:paraId="6839B49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Option Type</w:t>
      </w:r>
    </w:p>
    <w:p w14:paraId="08D2352A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CA level</w:t>
      </w:r>
    </w:p>
    <w:p w14:paraId="034E4F1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quantity</w:t>
      </w:r>
    </w:p>
    <w:p w14:paraId="6E3D2674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Value</w:t>
      </w:r>
    </w:p>
    <w:p w14:paraId="282BE5AA" w14:textId="3AF92F12" w:rsidR="00730744" w:rsidRPr="00085DBF" w:rsidRDefault="00A93210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Total Stamp Duty</w:t>
      </w:r>
    </w:p>
    <w:sectPr w:rsidR="00730744" w:rsidRPr="00085DBF" w:rsidSect="00CC502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13CBD" w14:textId="77777777" w:rsidR="0096257E" w:rsidRDefault="0096257E" w:rsidP="00F86B68">
      <w:r>
        <w:separator/>
      </w:r>
    </w:p>
  </w:endnote>
  <w:endnote w:type="continuationSeparator" w:id="0">
    <w:p w14:paraId="28813CBE" w14:textId="77777777" w:rsidR="0096257E" w:rsidRDefault="0096257E" w:rsidP="00F8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13CC0" w14:textId="4A9A49C9" w:rsidR="00DC647F" w:rsidRPr="00A755A8" w:rsidRDefault="00DC647F" w:rsidP="003D24A5">
    <w:pPr>
      <w:pStyle w:val="Footer"/>
    </w:pPr>
    <w:r w:rsidRPr="00F172AA">
      <w:rPr>
        <w:noProof/>
        <w:lang w:val="en-IN" w:eastAsia="en-IN"/>
      </w:rPr>
      <w:drawing>
        <wp:inline distT="0" distB="0" distL="0" distR="0" wp14:anchorId="28813CC4" wp14:editId="1C0D7E76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EA122F">
      <w:rPr>
        <w:b/>
        <w:bCs/>
        <w:noProof/>
        <w:sz w:val="16"/>
        <w:szCs w:val="16"/>
        <w:lang w:val="fr-CA"/>
      </w:rPr>
      <w:t>2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EA122F">
      <w:rPr>
        <w:b/>
        <w:bCs/>
        <w:noProof/>
        <w:sz w:val="16"/>
        <w:szCs w:val="16"/>
        <w:lang w:val="fr-CA"/>
      </w:rPr>
      <w:t>26</w:t>
    </w:r>
    <w:r w:rsidRPr="007068D2">
      <w:rPr>
        <w:b/>
        <w:bCs/>
        <w:sz w:val="16"/>
        <w:szCs w:val="16"/>
      </w:rPr>
      <w:fldChar w:fldCharType="end"/>
    </w:r>
  </w:p>
  <w:p w14:paraId="28813CC1" w14:textId="77777777" w:rsidR="00DC647F" w:rsidRDefault="00DC64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13CBB" w14:textId="77777777" w:rsidR="0096257E" w:rsidRDefault="0096257E" w:rsidP="00F86B68">
      <w:r>
        <w:separator/>
      </w:r>
    </w:p>
  </w:footnote>
  <w:footnote w:type="continuationSeparator" w:id="0">
    <w:p w14:paraId="28813CBC" w14:textId="77777777" w:rsidR="0096257E" w:rsidRDefault="0096257E" w:rsidP="00F86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13CBF" w14:textId="77777777" w:rsidR="00DC647F" w:rsidRDefault="00DC647F">
    <w:pPr>
      <w:pStyle w:val="Header"/>
    </w:pPr>
    <w:r>
      <w:rPr>
        <w:noProof/>
        <w:lang w:val="en-IN" w:eastAsia="en-IN"/>
      </w:rPr>
      <w:drawing>
        <wp:inline distT="0" distB="0" distL="0" distR="0" wp14:anchorId="28813CC2" wp14:editId="28813CC3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84955"/>
    <w:multiLevelType w:val="hybridMultilevel"/>
    <w:tmpl w:val="0158EB86"/>
    <w:lvl w:ilvl="0" w:tplc="1622813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00293"/>
    <w:multiLevelType w:val="hybridMultilevel"/>
    <w:tmpl w:val="9EB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228130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667876"/>
    <w:multiLevelType w:val="multilevel"/>
    <w:tmpl w:val="12AE0A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81555"/>
    <w:multiLevelType w:val="hybridMultilevel"/>
    <w:tmpl w:val="021C56E2"/>
    <w:lvl w:ilvl="0" w:tplc="1622813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5023B"/>
    <w:multiLevelType w:val="hybridMultilevel"/>
    <w:tmpl w:val="14C08B74"/>
    <w:lvl w:ilvl="0" w:tplc="3028E3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D3459"/>
    <w:multiLevelType w:val="hybridMultilevel"/>
    <w:tmpl w:val="5ED22C42"/>
    <w:lvl w:ilvl="0" w:tplc="437413DC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9495B"/>
    <w:multiLevelType w:val="multilevel"/>
    <w:tmpl w:val="E4A4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E336A9"/>
    <w:multiLevelType w:val="hybridMultilevel"/>
    <w:tmpl w:val="4C328B20"/>
    <w:lvl w:ilvl="0" w:tplc="3EE079FC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4803F8"/>
    <w:multiLevelType w:val="multilevel"/>
    <w:tmpl w:val="E7DC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AB0C5C"/>
    <w:multiLevelType w:val="hybridMultilevel"/>
    <w:tmpl w:val="EE6C3A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1C14CD"/>
    <w:multiLevelType w:val="multilevel"/>
    <w:tmpl w:val="5DC2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337A19"/>
    <w:multiLevelType w:val="hybridMultilevel"/>
    <w:tmpl w:val="83C6C9B0"/>
    <w:lvl w:ilvl="0" w:tplc="58A04318">
      <w:start w:val="1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5F138F"/>
    <w:multiLevelType w:val="hybridMultilevel"/>
    <w:tmpl w:val="014E47B0"/>
    <w:lvl w:ilvl="0" w:tplc="E0D02AE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3152D"/>
    <w:multiLevelType w:val="hybridMultilevel"/>
    <w:tmpl w:val="455C4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C41DF"/>
    <w:multiLevelType w:val="hybridMultilevel"/>
    <w:tmpl w:val="7A8CF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83937"/>
    <w:multiLevelType w:val="multilevel"/>
    <w:tmpl w:val="4868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312294"/>
    <w:multiLevelType w:val="hybridMultilevel"/>
    <w:tmpl w:val="C320547C"/>
    <w:lvl w:ilvl="0" w:tplc="B26A0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490E97"/>
    <w:multiLevelType w:val="multilevel"/>
    <w:tmpl w:val="E1A0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3E1DD9"/>
    <w:multiLevelType w:val="hybridMultilevel"/>
    <w:tmpl w:val="6D586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9903CD"/>
    <w:multiLevelType w:val="hybridMultilevel"/>
    <w:tmpl w:val="84E0F3EE"/>
    <w:lvl w:ilvl="0" w:tplc="8FB4693C">
      <w:start w:val="1"/>
      <w:numFmt w:val="decimal"/>
      <w:pStyle w:val="Heading1"/>
      <w:lvlText w:val="%1."/>
      <w:lvlJc w:val="left"/>
      <w:pPr>
        <w:ind w:left="928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D1566D"/>
    <w:multiLevelType w:val="multilevel"/>
    <w:tmpl w:val="6742AE2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20"/>
  </w:num>
  <w:num w:numId="9">
    <w:abstractNumId w:val="11"/>
  </w:num>
  <w:num w:numId="10">
    <w:abstractNumId w:val="19"/>
  </w:num>
  <w:num w:numId="11">
    <w:abstractNumId w:val="0"/>
  </w:num>
  <w:num w:numId="12">
    <w:abstractNumId w:val="3"/>
  </w:num>
  <w:num w:numId="13">
    <w:abstractNumId w:val="5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9"/>
  </w:num>
  <w:num w:numId="22">
    <w:abstractNumId w:val="4"/>
  </w:num>
  <w:num w:numId="23">
    <w:abstractNumId w:val="14"/>
  </w:num>
  <w:num w:numId="24">
    <w:abstractNumId w:val="13"/>
  </w:num>
  <w:num w:numId="25">
    <w:abstractNumId w:val="12"/>
  </w:num>
  <w:num w:numId="26">
    <w:abstractNumId w:val="19"/>
  </w:num>
  <w:num w:numId="27">
    <w:abstractNumId w:val="19"/>
  </w:num>
  <w:num w:numId="28">
    <w:abstractNumId w:val="1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9"/>
  </w:num>
  <w:num w:numId="3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</w:num>
  <w:num w:numId="34">
    <w:abstractNumId w:val="19"/>
  </w:num>
  <w:num w:numId="35">
    <w:abstractNumId w:val="19"/>
  </w:num>
  <w:num w:numId="36">
    <w:abstractNumId w:val="19"/>
    <w:lvlOverride w:ilvl="0">
      <w:startOverride w:val="1"/>
    </w:lvlOverride>
  </w:num>
  <w:num w:numId="37">
    <w:abstractNumId w:val="19"/>
  </w:num>
  <w:num w:numId="3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69"/>
    <w:rsid w:val="00013C7F"/>
    <w:rsid w:val="000321AE"/>
    <w:rsid w:val="000541D9"/>
    <w:rsid w:val="00085DBF"/>
    <w:rsid w:val="000A1BB9"/>
    <w:rsid w:val="000B23ED"/>
    <w:rsid w:val="000C5503"/>
    <w:rsid w:val="000F4F99"/>
    <w:rsid w:val="001113AD"/>
    <w:rsid w:val="00113D5A"/>
    <w:rsid w:val="00121D2C"/>
    <w:rsid w:val="00125505"/>
    <w:rsid w:val="00142719"/>
    <w:rsid w:val="00157CFA"/>
    <w:rsid w:val="00170795"/>
    <w:rsid w:val="00181611"/>
    <w:rsid w:val="001C232A"/>
    <w:rsid w:val="001E0FA0"/>
    <w:rsid w:val="001E336A"/>
    <w:rsid w:val="0023147A"/>
    <w:rsid w:val="0024042C"/>
    <w:rsid w:val="0026226E"/>
    <w:rsid w:val="00264F25"/>
    <w:rsid w:val="002821DE"/>
    <w:rsid w:val="002B0CED"/>
    <w:rsid w:val="002B5A41"/>
    <w:rsid w:val="002C5B6E"/>
    <w:rsid w:val="00303E25"/>
    <w:rsid w:val="00315613"/>
    <w:rsid w:val="00325DBD"/>
    <w:rsid w:val="003412D2"/>
    <w:rsid w:val="003567A4"/>
    <w:rsid w:val="0037335A"/>
    <w:rsid w:val="00381D21"/>
    <w:rsid w:val="003A2DB3"/>
    <w:rsid w:val="003D24A5"/>
    <w:rsid w:val="003E3069"/>
    <w:rsid w:val="003E3727"/>
    <w:rsid w:val="003E49A1"/>
    <w:rsid w:val="003F0B50"/>
    <w:rsid w:val="003F4248"/>
    <w:rsid w:val="00411CFD"/>
    <w:rsid w:val="004316B2"/>
    <w:rsid w:val="00471207"/>
    <w:rsid w:val="00477DAF"/>
    <w:rsid w:val="0048620D"/>
    <w:rsid w:val="004A3622"/>
    <w:rsid w:val="004C349C"/>
    <w:rsid w:val="004C444B"/>
    <w:rsid w:val="004C53A3"/>
    <w:rsid w:val="005255F9"/>
    <w:rsid w:val="00533AD0"/>
    <w:rsid w:val="00543BA7"/>
    <w:rsid w:val="005A2921"/>
    <w:rsid w:val="005A724E"/>
    <w:rsid w:val="005D2483"/>
    <w:rsid w:val="005F1EBA"/>
    <w:rsid w:val="00607C11"/>
    <w:rsid w:val="006306F2"/>
    <w:rsid w:val="00670687"/>
    <w:rsid w:val="00681E46"/>
    <w:rsid w:val="006B1874"/>
    <w:rsid w:val="006B2A28"/>
    <w:rsid w:val="006E1A84"/>
    <w:rsid w:val="006F09C3"/>
    <w:rsid w:val="006F275C"/>
    <w:rsid w:val="0072096F"/>
    <w:rsid w:val="00723C0A"/>
    <w:rsid w:val="00726620"/>
    <w:rsid w:val="00730744"/>
    <w:rsid w:val="00730F8F"/>
    <w:rsid w:val="0073625A"/>
    <w:rsid w:val="007448F5"/>
    <w:rsid w:val="00761FF8"/>
    <w:rsid w:val="00770590"/>
    <w:rsid w:val="00783FA9"/>
    <w:rsid w:val="00786B54"/>
    <w:rsid w:val="00794007"/>
    <w:rsid w:val="007B28EB"/>
    <w:rsid w:val="007E1365"/>
    <w:rsid w:val="007E631C"/>
    <w:rsid w:val="007F4B2D"/>
    <w:rsid w:val="0083552A"/>
    <w:rsid w:val="00840583"/>
    <w:rsid w:val="00860DEE"/>
    <w:rsid w:val="0086711C"/>
    <w:rsid w:val="00891292"/>
    <w:rsid w:val="008965FD"/>
    <w:rsid w:val="00951910"/>
    <w:rsid w:val="00952AD3"/>
    <w:rsid w:val="00960EBC"/>
    <w:rsid w:val="0096257E"/>
    <w:rsid w:val="009A551C"/>
    <w:rsid w:val="009C4234"/>
    <w:rsid w:val="00A31591"/>
    <w:rsid w:val="00A41F03"/>
    <w:rsid w:val="00A4778D"/>
    <w:rsid w:val="00A638D2"/>
    <w:rsid w:val="00A76852"/>
    <w:rsid w:val="00A93210"/>
    <w:rsid w:val="00A96364"/>
    <w:rsid w:val="00A9687D"/>
    <w:rsid w:val="00A97CBD"/>
    <w:rsid w:val="00AA444E"/>
    <w:rsid w:val="00AC49EA"/>
    <w:rsid w:val="00AD542F"/>
    <w:rsid w:val="00AD7CE7"/>
    <w:rsid w:val="00B41803"/>
    <w:rsid w:val="00B9378C"/>
    <w:rsid w:val="00BA3373"/>
    <w:rsid w:val="00BC1996"/>
    <w:rsid w:val="00BE2A96"/>
    <w:rsid w:val="00BF03C0"/>
    <w:rsid w:val="00C07F8C"/>
    <w:rsid w:val="00C45C6E"/>
    <w:rsid w:val="00C554DB"/>
    <w:rsid w:val="00C73801"/>
    <w:rsid w:val="00C90E70"/>
    <w:rsid w:val="00C929BA"/>
    <w:rsid w:val="00CC1C26"/>
    <w:rsid w:val="00CC5021"/>
    <w:rsid w:val="00CF54A7"/>
    <w:rsid w:val="00CF6287"/>
    <w:rsid w:val="00D16571"/>
    <w:rsid w:val="00D472CC"/>
    <w:rsid w:val="00D61CDE"/>
    <w:rsid w:val="00D657B5"/>
    <w:rsid w:val="00DC1C51"/>
    <w:rsid w:val="00DC647F"/>
    <w:rsid w:val="00DD399B"/>
    <w:rsid w:val="00DE2CF4"/>
    <w:rsid w:val="00DE3FBB"/>
    <w:rsid w:val="00E403D0"/>
    <w:rsid w:val="00E52393"/>
    <w:rsid w:val="00E66817"/>
    <w:rsid w:val="00E73D69"/>
    <w:rsid w:val="00E908B4"/>
    <w:rsid w:val="00E95FB6"/>
    <w:rsid w:val="00EA122F"/>
    <w:rsid w:val="00EB2E26"/>
    <w:rsid w:val="00ED158B"/>
    <w:rsid w:val="00EE4A3C"/>
    <w:rsid w:val="00F35FC2"/>
    <w:rsid w:val="00F462C5"/>
    <w:rsid w:val="00F632CB"/>
    <w:rsid w:val="00F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88137D1"/>
  <w15:docId w15:val="{784E3CCF-5C43-4DD5-8479-22577F99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qFormat/>
    <w:rsid w:val="00303E25"/>
    <w:pPr>
      <w:numPr>
        <w:numId w:val="10"/>
      </w:numPr>
      <w:spacing w:line="360" w:lineRule="atLeast"/>
      <w:outlineLvl w:val="0"/>
    </w:pPr>
    <w:rPr>
      <w:b/>
      <w:bCs/>
      <w:kern w:val="36"/>
    </w:rPr>
  </w:style>
  <w:style w:type="paragraph" w:styleId="Heading2">
    <w:name w:val="heading 2"/>
    <w:basedOn w:val="Normal"/>
    <w:next w:val="Normal"/>
    <w:link w:val="Heading2Char"/>
    <w:qFormat/>
    <w:rsid w:val="000321AE"/>
    <w:pPr>
      <w:numPr>
        <w:numId w:val="9"/>
      </w:numPr>
      <w:outlineLvl w:val="1"/>
    </w:pPr>
    <w:rPr>
      <w:b/>
      <w:sz w:val="20"/>
    </w:rPr>
  </w:style>
  <w:style w:type="paragraph" w:styleId="Heading3">
    <w:name w:val="heading 3"/>
    <w:basedOn w:val="Normal"/>
    <w:link w:val="Heading3Char"/>
    <w:qFormat/>
    <w:rsid w:val="000321AE"/>
    <w:pPr>
      <w:keepNext/>
      <w:spacing w:line="360" w:lineRule="atLeast"/>
      <w:ind w:left="720" w:hanging="720"/>
      <w:jc w:val="both"/>
      <w:outlineLvl w:val="2"/>
    </w:pPr>
    <w:rPr>
      <w:b/>
      <w:bCs/>
    </w:rPr>
  </w:style>
  <w:style w:type="paragraph" w:styleId="Heading4">
    <w:name w:val="heading 4"/>
    <w:basedOn w:val="Normal"/>
    <w:link w:val="Heading4Char"/>
    <w:rsid w:val="000321AE"/>
    <w:pPr>
      <w:keepNext/>
      <w:spacing w:line="360" w:lineRule="atLeast"/>
      <w:ind w:left="864" w:hanging="864"/>
      <w:jc w:val="both"/>
      <w:outlineLvl w:val="3"/>
    </w:pPr>
    <w:rPr>
      <w:u w:val="single"/>
    </w:rPr>
  </w:style>
  <w:style w:type="paragraph" w:styleId="Heading5">
    <w:name w:val="heading 5"/>
    <w:basedOn w:val="Normal"/>
    <w:link w:val="Heading5Char"/>
    <w:rsid w:val="000321AE"/>
    <w:pPr>
      <w:keepNext/>
      <w:spacing w:line="240" w:lineRule="atLeast"/>
      <w:ind w:left="1008" w:right="29" w:hanging="1008"/>
      <w:jc w:val="center"/>
      <w:outlineLvl w:val="4"/>
    </w:pPr>
    <w:rPr>
      <w:b/>
      <w:bCs/>
      <w:color w:val="000000"/>
      <w:sz w:val="20"/>
      <w:szCs w:val="20"/>
    </w:rPr>
  </w:style>
  <w:style w:type="paragraph" w:styleId="Heading6">
    <w:name w:val="heading 6"/>
    <w:basedOn w:val="Normal"/>
    <w:link w:val="Heading6Char"/>
    <w:rsid w:val="000321AE"/>
    <w:pPr>
      <w:keepNext/>
      <w:snapToGrid w:val="0"/>
      <w:spacing w:line="480" w:lineRule="auto"/>
      <w:ind w:left="1152" w:hanging="1152"/>
      <w:jc w:val="both"/>
      <w:outlineLvl w:val="5"/>
    </w:pPr>
  </w:style>
  <w:style w:type="paragraph" w:styleId="Heading7">
    <w:name w:val="heading 7"/>
    <w:basedOn w:val="Normal"/>
    <w:link w:val="Heading7Char"/>
    <w:rsid w:val="000321AE"/>
    <w:pPr>
      <w:keepNext/>
      <w:spacing w:line="360" w:lineRule="atLeast"/>
      <w:ind w:left="1296" w:hanging="1296"/>
      <w:jc w:val="center"/>
      <w:outlineLvl w:val="6"/>
    </w:pPr>
    <w:rPr>
      <w:b/>
      <w:bCs/>
    </w:rPr>
  </w:style>
  <w:style w:type="paragraph" w:styleId="Heading8">
    <w:name w:val="heading 8"/>
    <w:basedOn w:val="Normal"/>
    <w:link w:val="Heading8Char"/>
    <w:rsid w:val="000321AE"/>
    <w:pPr>
      <w:keepNext/>
      <w:spacing w:line="360" w:lineRule="atLeast"/>
      <w:ind w:left="1440" w:hanging="1440"/>
      <w:jc w:val="both"/>
      <w:outlineLvl w:val="7"/>
    </w:pPr>
  </w:style>
  <w:style w:type="paragraph" w:styleId="Heading9">
    <w:name w:val="heading 9"/>
    <w:basedOn w:val="Normal"/>
    <w:link w:val="Heading9Char"/>
    <w:rsid w:val="000321AE"/>
    <w:pPr>
      <w:keepNext/>
      <w:snapToGrid w:val="0"/>
      <w:spacing w:line="240" w:lineRule="atLeast"/>
      <w:ind w:left="1584" w:right="331" w:hanging="1584"/>
      <w:jc w:val="both"/>
      <w:outlineLvl w:val="8"/>
    </w:pPr>
    <w:rPr>
      <w:rFonts w:ascii="Tms Rmn" w:hAnsi="Tms Rmn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3E25"/>
    <w:rPr>
      <w:rFonts w:ascii="Times New Roman" w:eastAsia="Times New Roman" w:hAnsi="Times New Roman" w:cs="Times New Roman"/>
      <w:b/>
      <w:bCs/>
      <w:kern w:val="36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0321AE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3Char">
    <w:name w:val="Heading 3 Char"/>
    <w:basedOn w:val="DefaultParagraphFont"/>
    <w:link w:val="Heading3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0321AE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0321AE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0321AE"/>
    <w:rPr>
      <w:rFonts w:ascii="Tms Rmn" w:eastAsia="Times New Roman" w:hAnsi="Tms Rmn" w:cs="Times New Roman"/>
      <w:color w:val="000000"/>
      <w:sz w:val="24"/>
      <w:szCs w:val="24"/>
      <w:u w:val="single"/>
      <w:lang w:val="en-US"/>
    </w:rPr>
  </w:style>
  <w:style w:type="character" w:styleId="Hyperlink">
    <w:name w:val="Hyperlink"/>
    <w:uiPriority w:val="99"/>
    <w:rsid w:val="000321AE"/>
    <w:rPr>
      <w:color w:val="0000FF"/>
      <w:u w:val="single"/>
    </w:rPr>
  </w:style>
  <w:style w:type="character" w:styleId="FollowedHyperlink">
    <w:name w:val="FollowedHyperlink"/>
    <w:rsid w:val="000321AE"/>
    <w:rPr>
      <w:color w:val="800080"/>
      <w:u w:val="single"/>
    </w:rPr>
  </w:style>
  <w:style w:type="paragraph" w:styleId="NormalWeb">
    <w:name w:val="Normal (Web)"/>
    <w:basedOn w:val="Normal"/>
    <w:uiPriority w:val="99"/>
    <w:rsid w:val="000321AE"/>
    <w:pPr>
      <w:spacing w:before="100" w:beforeAutospacing="1" w:after="100" w:afterAutospacing="1" w:line="360" w:lineRule="atLeast"/>
      <w:jc w:val="both"/>
    </w:pPr>
  </w:style>
  <w:style w:type="paragraph" w:styleId="CommentText">
    <w:name w:val="annotation text"/>
    <w:basedOn w:val="Normal"/>
    <w:link w:val="CommentTextChar"/>
    <w:rsid w:val="000321AE"/>
    <w:pPr>
      <w:spacing w:line="360" w:lineRule="atLeast"/>
      <w:jc w:val="both"/>
    </w:pPr>
  </w:style>
  <w:style w:type="character" w:customStyle="1" w:styleId="CommentTextChar">
    <w:name w:val="Comment Text Char"/>
    <w:basedOn w:val="DefaultParagraphFont"/>
    <w:link w:val="CommentTex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0321AE"/>
    <w:pPr>
      <w:spacing w:line="360" w:lineRule="atLeast"/>
      <w:jc w:val="both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321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321AE"/>
    <w:pPr>
      <w:spacing w:line="360" w:lineRule="atLeast"/>
      <w:jc w:val="both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321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0321AE"/>
    <w:pPr>
      <w:spacing w:line="360" w:lineRule="atLeast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1AE"/>
    <w:pPr>
      <w:spacing w:after="120" w:line="360" w:lineRule="atLeast"/>
      <w:ind w:left="576" w:hanging="576"/>
      <w:jc w:val="both"/>
    </w:pPr>
  </w:style>
  <w:style w:type="character" w:customStyle="1" w:styleId="BodyTextChar">
    <w:name w:val="Body Text Char"/>
    <w:basedOn w:val="DefaultParagraphFont"/>
    <w:link w:val="BodyTex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321AE"/>
    <w:pPr>
      <w:spacing w:after="120" w:line="360" w:lineRule="atLeast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0321AE"/>
    <w:pPr>
      <w:spacing w:line="360" w:lineRule="atLeast"/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321AE"/>
    <w:pPr>
      <w:spacing w:line="240" w:lineRule="atLeast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rsid w:val="000321AE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0321AE"/>
    <w:pPr>
      <w:spacing w:line="360" w:lineRule="atLeast"/>
      <w:jc w:val="both"/>
    </w:pPr>
  </w:style>
  <w:style w:type="character" w:customStyle="1" w:styleId="BodyText3Char">
    <w:name w:val="Body Text 3 Char"/>
    <w:basedOn w:val="DefaultParagraphFont"/>
    <w:link w:val="BodyText3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0321AE"/>
    <w:pPr>
      <w:spacing w:line="360" w:lineRule="atLeast"/>
      <w:ind w:left="720" w:hanging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0321AE"/>
    <w:pPr>
      <w:snapToGrid w:val="0"/>
      <w:spacing w:line="360" w:lineRule="atLeast"/>
      <w:ind w:left="360" w:hanging="36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0321AE"/>
    <w:pPr>
      <w:spacing w:line="240" w:lineRule="atLeast"/>
      <w:ind w:left="360" w:right="29" w:hanging="360"/>
      <w:jc w:val="both"/>
    </w:pPr>
  </w:style>
  <w:style w:type="paragraph" w:styleId="PlainText">
    <w:name w:val="Plain Text"/>
    <w:basedOn w:val="Normal"/>
    <w:link w:val="PlainTextChar"/>
    <w:rsid w:val="000321AE"/>
    <w:pPr>
      <w:spacing w:line="360" w:lineRule="atLeast"/>
      <w:jc w:val="both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321AE"/>
    <w:rPr>
      <w:rFonts w:ascii="Courier New" w:eastAsia="Times New Roman" w:hAnsi="Courier New" w:cs="Courier New"/>
      <w:sz w:val="20"/>
      <w:szCs w:val="20"/>
      <w:lang w:val="en-US"/>
    </w:rPr>
  </w:style>
  <w:style w:type="paragraph" w:styleId="CommentSubject">
    <w:name w:val="annotation subject"/>
    <w:basedOn w:val="Normal"/>
    <w:link w:val="CommentSubjectChar"/>
    <w:rsid w:val="000321AE"/>
    <w:pPr>
      <w:spacing w:line="360" w:lineRule="atLeast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321A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0321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21AE"/>
    <w:rPr>
      <w:rFonts w:ascii="Tahoma" w:eastAsia="Times New Roman" w:hAnsi="Tahoma" w:cs="Tahoma"/>
      <w:sz w:val="16"/>
      <w:szCs w:val="16"/>
      <w:lang w:val="en-US"/>
    </w:rPr>
  </w:style>
  <w:style w:type="paragraph" w:customStyle="1" w:styleId="bodytext21">
    <w:name w:val="bodytext21"/>
    <w:basedOn w:val="Normal"/>
    <w:rsid w:val="000321AE"/>
    <w:pPr>
      <w:spacing w:line="360" w:lineRule="atLeast"/>
      <w:jc w:val="both"/>
    </w:pPr>
    <w:rPr>
      <w:rFonts w:ascii="Footlight MT Light" w:hAnsi="Footlight MT Light"/>
    </w:rPr>
  </w:style>
  <w:style w:type="paragraph" w:customStyle="1" w:styleId="h4">
    <w:name w:val="h4"/>
    <w:basedOn w:val="Normal"/>
    <w:rsid w:val="000321AE"/>
    <w:pPr>
      <w:keepNext/>
      <w:snapToGrid w:val="0"/>
      <w:spacing w:before="100" w:after="100" w:line="360" w:lineRule="atLeast"/>
      <w:jc w:val="both"/>
    </w:pPr>
    <w:rPr>
      <w:b/>
      <w:bCs/>
    </w:rPr>
  </w:style>
  <w:style w:type="paragraph" w:customStyle="1" w:styleId="times">
    <w:name w:val="times"/>
    <w:basedOn w:val="Normal"/>
    <w:rsid w:val="000321AE"/>
    <w:pPr>
      <w:spacing w:line="360" w:lineRule="atLeast"/>
      <w:jc w:val="both"/>
    </w:pPr>
    <w:rPr>
      <w:rFonts w:ascii="Helv" w:hAnsi="Helv"/>
      <w:color w:val="000000"/>
    </w:rPr>
  </w:style>
  <w:style w:type="paragraph" w:customStyle="1" w:styleId="charcharchar">
    <w:name w:val="charchar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listparagraph">
    <w:name w:val="listparagraph"/>
    <w:basedOn w:val="Normal"/>
    <w:rsid w:val="000321AE"/>
    <w:pPr>
      <w:ind w:left="720"/>
    </w:pPr>
  </w:style>
  <w:style w:type="paragraph" w:customStyle="1" w:styleId="bodyfirstline1">
    <w:name w:val="bodyfirstline1"/>
    <w:basedOn w:val="Normal"/>
    <w:rsid w:val="000321AE"/>
    <w:pPr>
      <w:spacing w:after="240"/>
      <w:ind w:firstLine="1440"/>
    </w:pPr>
  </w:style>
  <w:style w:type="paragraph" w:customStyle="1" w:styleId="firstheading">
    <w:name w:val="firstheading"/>
    <w:basedOn w:val="Normal"/>
    <w:rsid w:val="000321AE"/>
    <w:pPr>
      <w:snapToGrid w:val="0"/>
      <w:spacing w:after="240"/>
      <w:ind w:firstLine="720"/>
    </w:pPr>
  </w:style>
  <w:style w:type="paragraph" w:customStyle="1" w:styleId="secondheadingb">
    <w:name w:val="secondheadingb"/>
    <w:basedOn w:val="Normal"/>
    <w:rsid w:val="000321AE"/>
    <w:pPr>
      <w:snapToGrid w:val="0"/>
      <w:spacing w:after="240"/>
      <w:ind w:left="720" w:firstLine="720"/>
    </w:pPr>
  </w:style>
  <w:style w:type="paragraph" w:customStyle="1" w:styleId="charcharcharcharcharcharcharcharcharcharcharcharcharcharcharcharcharchar">
    <w:name w:val="charcharcharcharcharcharcharcharcharcharcharcharcharcharcharcharchar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char">
    <w:name w:val="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character" w:customStyle="1" w:styleId="msoins0">
    <w:name w:val="msoins"/>
    <w:rsid w:val="000321AE"/>
    <w:rPr>
      <w:u w:val="single"/>
    </w:rPr>
  </w:style>
  <w:style w:type="character" w:customStyle="1" w:styleId="msodel0">
    <w:name w:val="msodel"/>
    <w:rsid w:val="000321AE"/>
    <w:rPr>
      <w:strike/>
      <w:color w:val="FF0000"/>
    </w:rPr>
  </w:style>
  <w:style w:type="paragraph" w:customStyle="1" w:styleId="Char0">
    <w:name w:val="Char"/>
    <w:basedOn w:val="Normal"/>
    <w:rsid w:val="000321AE"/>
    <w:pPr>
      <w:autoSpaceDN w:val="0"/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rsid w:val="000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0">
    <w:name w:val="List Paragraph"/>
    <w:basedOn w:val="Normal"/>
    <w:uiPriority w:val="34"/>
    <w:qFormat/>
    <w:rsid w:val="00032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0321AE"/>
  </w:style>
  <w:style w:type="character" w:styleId="CommentReference">
    <w:name w:val="annotation reference"/>
    <w:rsid w:val="000321AE"/>
    <w:rPr>
      <w:sz w:val="16"/>
      <w:szCs w:val="16"/>
    </w:rPr>
  </w:style>
  <w:style w:type="paragraph" w:customStyle="1" w:styleId="Default">
    <w:name w:val="Default"/>
    <w:rsid w:val="000321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3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0">
    <w:name w:val="Body Text 21"/>
    <w:basedOn w:val="Normal"/>
    <w:rsid w:val="000321AE"/>
    <w:pPr>
      <w:widowControl w:val="0"/>
      <w:adjustRightInd w:val="0"/>
      <w:spacing w:line="360" w:lineRule="atLeast"/>
      <w:jc w:val="both"/>
    </w:pPr>
    <w:rPr>
      <w:rFonts w:ascii="Footlight MT Light" w:hAnsi="Footlight MT Light"/>
      <w:szCs w:val="20"/>
      <w:lang w:val="en-IN" w:bidi="hi-IN"/>
    </w:rPr>
  </w:style>
  <w:style w:type="paragraph" w:customStyle="1" w:styleId="H40">
    <w:name w:val="H4"/>
    <w:basedOn w:val="Normal"/>
    <w:next w:val="Normal"/>
    <w:rsid w:val="000321AE"/>
    <w:pPr>
      <w:widowControl w:val="0"/>
      <w:adjustRightInd w:val="0"/>
      <w:snapToGrid w:val="0"/>
      <w:spacing w:before="100" w:after="100" w:line="360" w:lineRule="atLeast"/>
      <w:jc w:val="both"/>
      <w:outlineLvl w:val="4"/>
    </w:pPr>
    <w:rPr>
      <w:b/>
      <w:szCs w:val="20"/>
      <w:lang w:val="en-IN" w:bidi="hi-IN"/>
    </w:rPr>
  </w:style>
  <w:style w:type="paragraph" w:customStyle="1" w:styleId="TIMES0">
    <w:name w:val="TIMES"/>
    <w:basedOn w:val="Normal"/>
    <w:rsid w:val="000321AE"/>
    <w:pPr>
      <w:widowControl w:val="0"/>
      <w:adjustRightInd w:val="0"/>
      <w:spacing w:line="360" w:lineRule="atLeast"/>
      <w:jc w:val="both"/>
    </w:pPr>
    <w:rPr>
      <w:rFonts w:ascii="Helv" w:hAnsi="Helv"/>
      <w:color w:val="000000"/>
      <w:szCs w:val="20"/>
      <w:lang w:val="en-IN" w:bidi="hi-IN"/>
    </w:rPr>
  </w:style>
  <w:style w:type="paragraph" w:customStyle="1" w:styleId="CharChar23">
    <w:name w:val="Char Char23"/>
    <w:basedOn w:val="Normal"/>
    <w:rsid w:val="000321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har0">
    <w:name w:val="Char Char Char"/>
    <w:basedOn w:val="Normal"/>
    <w:rsid w:val="000321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msonormalcxspmiddle">
    <w:name w:val="msonormalcxspmiddle"/>
    <w:basedOn w:val="Normal"/>
    <w:rsid w:val="000321AE"/>
    <w:pPr>
      <w:widowControl w:val="0"/>
      <w:adjustRightInd w:val="0"/>
      <w:spacing w:before="100" w:beforeAutospacing="1" w:after="100" w:afterAutospacing="1" w:line="360" w:lineRule="atLeast"/>
      <w:jc w:val="both"/>
    </w:pPr>
    <w:rPr>
      <w:lang w:bidi="hi-IN"/>
    </w:rPr>
  </w:style>
  <w:style w:type="paragraph" w:customStyle="1" w:styleId="Char1">
    <w:name w:val="Char"/>
    <w:basedOn w:val="Normal"/>
    <w:rsid w:val="000321AE"/>
    <w:pPr>
      <w:spacing w:after="160" w:line="240" w:lineRule="exact"/>
    </w:pPr>
    <w:rPr>
      <w:rFonts w:ascii="Verdana" w:hAnsi="Verdana"/>
      <w:sz w:val="20"/>
      <w:szCs w:val="20"/>
      <w:lang w:val="en-IN"/>
    </w:rPr>
  </w:style>
  <w:style w:type="character" w:customStyle="1" w:styleId="CharChar12">
    <w:name w:val="Char Char12"/>
    <w:rsid w:val="000321AE"/>
    <w:rPr>
      <w:lang w:val="en-GB" w:bidi="hi-IN"/>
    </w:rPr>
  </w:style>
  <w:style w:type="character" w:customStyle="1" w:styleId="CharChar11">
    <w:name w:val="Char Char11"/>
    <w:rsid w:val="000321AE"/>
    <w:rPr>
      <w:lang w:val="en-IN" w:bidi="hi-IN"/>
    </w:rPr>
  </w:style>
  <w:style w:type="paragraph" w:styleId="Quote">
    <w:name w:val="Quote"/>
    <w:basedOn w:val="Normal"/>
    <w:next w:val="Normal"/>
    <w:link w:val="QuoteChar"/>
    <w:uiPriority w:val="29"/>
    <w:qFormat/>
    <w:rsid w:val="000321AE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321AE"/>
    <w:rPr>
      <w:rFonts w:ascii="Calibri" w:eastAsia="Calibri" w:hAnsi="Calibri" w:cs="Times New Roman"/>
      <w:i/>
      <w:iCs/>
      <w:color w:val="000000"/>
    </w:rPr>
  </w:style>
  <w:style w:type="character" w:styleId="Emphasis">
    <w:name w:val="Emphasis"/>
    <w:uiPriority w:val="20"/>
    <w:qFormat/>
    <w:rsid w:val="000321AE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21AE"/>
    <w:pPr>
      <w:keepNext/>
      <w:keepLines/>
      <w:numPr>
        <w:numId w:val="0"/>
      </w:numPr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qFormat/>
    <w:rsid w:val="000321AE"/>
    <w:pPr>
      <w:tabs>
        <w:tab w:val="right" w:leader="dot" w:pos="8630"/>
      </w:tabs>
      <w:spacing w:line="360" w:lineRule="auto"/>
    </w:pPr>
  </w:style>
  <w:style w:type="paragraph" w:styleId="TOC3">
    <w:name w:val="toc 3"/>
    <w:basedOn w:val="Normal"/>
    <w:next w:val="Normal"/>
    <w:autoRedefine/>
    <w:uiPriority w:val="39"/>
    <w:qFormat/>
    <w:rsid w:val="000321AE"/>
    <w:pPr>
      <w:ind w:left="480"/>
    </w:pPr>
  </w:style>
  <w:style w:type="paragraph" w:styleId="TOC2">
    <w:name w:val="toc 2"/>
    <w:basedOn w:val="Normal"/>
    <w:next w:val="Normal"/>
    <w:autoRedefine/>
    <w:uiPriority w:val="39"/>
    <w:qFormat/>
    <w:rsid w:val="000321AE"/>
    <w:pPr>
      <w:ind w:left="240"/>
    </w:pPr>
  </w:style>
  <w:style w:type="paragraph" w:styleId="NoSpacing">
    <w:name w:val="No Spacing"/>
    <w:uiPriority w:val="1"/>
    <w:qFormat/>
    <w:rsid w:val="00CC1C2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EDFA-5759-490A-8DA5-4621938B6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4B544245.dotm</Template>
  <TotalTime>138</TotalTime>
  <Pages>26</Pages>
  <Words>5078</Words>
  <Characters>28951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Preshita Chaurasiya (CCCLH)</cp:lastModifiedBy>
  <cp:revision>66</cp:revision>
  <dcterms:created xsi:type="dcterms:W3CDTF">2018-06-15T06:39:00Z</dcterms:created>
  <dcterms:modified xsi:type="dcterms:W3CDTF">2021-01-01T11:20:00Z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iteId">
    <vt:lpwstr>fb8ed654-3195-4846-ac37-491dc8a2349e</vt:lpwstr>
  </property>
  <property fmtid="{D5CDD505-2E9C-101B-9397-08002B2CF9AE}" pid="4" name="MSIP_Label_f4479928-bf72-407d-92c0-68909117d533_Owner">
    <vt:lpwstr>huzefam@nse.co.in</vt:lpwstr>
  </property>
  <property fmtid="{D5CDD505-2E9C-101B-9397-08002B2CF9AE}" pid="5" name="MSIP_Label_f4479928-bf72-407d-92c0-68909117d533_SetDate">
    <vt:lpwstr>2020-11-13T10:45:51.5677361Z</vt:lpwstr>
  </property>
  <property fmtid="{D5CDD505-2E9C-101B-9397-08002B2CF9AE}" pid="6" name="MSIP_Label_f4479928-bf72-407d-92c0-68909117d533_Name">
    <vt:lpwstr>Confidential</vt:lpwstr>
  </property>
  <property fmtid="{D5CDD505-2E9C-101B-9397-08002B2CF9AE}" pid="7" name="MSIP_Label_f4479928-bf72-407d-92c0-68909117d533_Application">
    <vt:lpwstr>Microsoft Azure Information Protection</vt:lpwstr>
  </property>
  <property fmtid="{D5CDD505-2E9C-101B-9397-08002B2CF9AE}" pid="8" name="MSIP_Label_f4479928-bf72-407d-92c0-68909117d533_ActionId">
    <vt:lpwstr>f1917899-bfb6-4b28-8942-69eed9225175</vt:lpwstr>
  </property>
  <property fmtid="{D5CDD505-2E9C-101B-9397-08002B2CF9AE}" pid="9" name="MSIP_Label_f4479928-bf72-407d-92c0-68909117d533_Extended_MSFT_Method">
    <vt:lpwstr>Manual</vt:lpwstr>
  </property>
  <property fmtid="{D5CDD505-2E9C-101B-9397-08002B2CF9AE}" pid="10" name="Sensitivity">
    <vt:lpwstr>Confidential</vt:lpwstr>
  </property>
</Properties>
</file>